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E2062" w14:textId="77777777" w:rsidR="002D7563" w:rsidRDefault="00B82705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drawing>
          <wp:anchor distT="0" distB="0" distL="114300" distR="114300" simplePos="0" relativeHeight="251658241" behindDoc="1" locked="0" layoutInCell="1" allowOverlap="1" wp14:anchorId="27CE20CB" wp14:editId="27CE20CC">
            <wp:simplePos x="0" y="0"/>
            <wp:positionH relativeFrom="column">
              <wp:posOffset>-669232</wp:posOffset>
            </wp:positionH>
            <wp:positionV relativeFrom="paragraph">
              <wp:posOffset>-975995</wp:posOffset>
            </wp:positionV>
            <wp:extent cx="3121256" cy="9918564"/>
            <wp:effectExtent l="0" t="0" r="3175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a28d9b773f021.3369856315126266154749.png"/>
                    <pic:cNvPicPr/>
                  </pic:nvPicPr>
                  <pic:blipFill rotWithShape="1">
                    <a:blip r:embed="rId11" cstate="print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93"/>
                    <a:stretch/>
                  </pic:blipFill>
                  <pic:spPr bwMode="auto">
                    <a:xfrm>
                      <a:off x="0" y="0"/>
                      <a:ext cx="3121256" cy="99185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38D6">
        <w:rPr>
          <w:noProof/>
          <w:lang w:eastAsia="pt-PT"/>
        </w:rPr>
        <w:drawing>
          <wp:anchor distT="0" distB="0" distL="114300" distR="114300" simplePos="0" relativeHeight="251658240" behindDoc="0" locked="0" layoutInCell="1" allowOverlap="1" wp14:anchorId="27CE20CD" wp14:editId="27CE20CE">
            <wp:simplePos x="0" y="0"/>
            <wp:positionH relativeFrom="column">
              <wp:posOffset>4363720</wp:posOffset>
            </wp:positionH>
            <wp:positionV relativeFrom="paragraph">
              <wp:posOffset>-477520</wp:posOffset>
            </wp:positionV>
            <wp:extent cx="1750060" cy="477520"/>
            <wp:effectExtent l="0" t="0" r="254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Ficheiro com logotipo AT.JPG"/>
                    <pic:cNvPicPr/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0060" cy="477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D07">
        <w:rPr>
          <w:noProof/>
          <w:lang w:eastAsia="pt-PT"/>
        </w:rPr>
        <w:t xml:space="preserve"> </w:t>
      </w:r>
    </w:p>
    <w:p w14:paraId="27CE2063" w14:textId="77777777" w:rsidR="0044425F" w:rsidRDefault="0044425F" w:rsidP="007A4B9F">
      <w:pPr>
        <w:ind w:left="3969"/>
        <w:rPr>
          <w:noProof/>
          <w:lang w:eastAsia="pt-PT"/>
        </w:rPr>
      </w:pPr>
    </w:p>
    <w:p w14:paraId="27CE2064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5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6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7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8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B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D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E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6F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0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1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2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3" w14:textId="77777777" w:rsidR="001703D5" w:rsidRDefault="001703D5" w:rsidP="007A4B9F">
      <w:pPr>
        <w:ind w:left="3969"/>
        <w:rPr>
          <w:noProof/>
          <w:lang w:eastAsia="pt-PT"/>
        </w:rPr>
      </w:pPr>
    </w:p>
    <w:p w14:paraId="23C270AF" w14:textId="77777777" w:rsidR="00063BDB" w:rsidRPr="00063BDB" w:rsidRDefault="00063BDB" w:rsidP="00063BDB">
      <w:pPr>
        <w:ind w:left="3969"/>
        <w:rPr>
          <w:rFonts w:cs="Arial"/>
          <w:b/>
          <w:color w:val="2F5496" w:themeColor="accent5" w:themeShade="BF"/>
          <w:sz w:val="40"/>
          <w:szCs w:val="40"/>
        </w:rPr>
      </w:pPr>
      <w:r w:rsidRPr="00063BDB">
        <w:rPr>
          <w:rFonts w:cs="Arial"/>
          <w:b/>
          <w:color w:val="2F5496" w:themeColor="accent5" w:themeShade="BF"/>
          <w:sz w:val="40"/>
          <w:szCs w:val="40"/>
        </w:rPr>
        <w:t xml:space="preserve">Declarações Aduaneiras de Importação e Notificações </w:t>
      </w:r>
    </w:p>
    <w:p w14:paraId="65C65DDB" w14:textId="77777777" w:rsidR="00784A66" w:rsidRDefault="00784A66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</w:p>
    <w:p w14:paraId="27CE2076" w14:textId="77E3A9DB" w:rsidR="007A4B9F" w:rsidRPr="00784A66" w:rsidRDefault="007A4B9F" w:rsidP="007A4B9F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36"/>
          <w:szCs w:val="32"/>
        </w:rPr>
      </w:pP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begin"/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instrText xml:space="preserve"> DOCPROPERTY NomeManual \* CHARFORMAT </w:instrTex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separate"/>
      </w:r>
      <w:r w:rsidR="00F633AD">
        <w:rPr>
          <w:rFonts w:cs="Arial"/>
          <w:b/>
          <w:color w:val="2F5496" w:themeColor="accent5" w:themeShade="BF"/>
          <w:sz w:val="36"/>
          <w:szCs w:val="32"/>
        </w:rPr>
        <w:t>Gu</w:t>
      </w:r>
      <w:r w:rsidR="00F633AD" w:rsidRPr="007E4A1F">
        <w:rPr>
          <w:rFonts w:cs="Arial"/>
          <w:b/>
          <w:color w:val="2F5496" w:themeColor="accent5" w:themeShade="BF"/>
          <w:sz w:val="36"/>
          <w:szCs w:val="32"/>
        </w:rPr>
        <w:t>ia XML - Mensagem CC413A v1.5</w:t>
      </w:r>
      <w:r w:rsidRPr="00784A66">
        <w:rPr>
          <w:rFonts w:cs="Arial"/>
          <w:b/>
          <w:color w:val="2F5496" w:themeColor="accent5" w:themeShade="BF"/>
          <w:sz w:val="36"/>
          <w:szCs w:val="32"/>
        </w:rPr>
        <w:fldChar w:fldCharType="end"/>
      </w:r>
    </w:p>
    <w:p w14:paraId="27CE2077" w14:textId="77777777" w:rsidR="001703D5" w:rsidRPr="00D138D6" w:rsidRDefault="001703D5" w:rsidP="007A4B9F">
      <w:pPr>
        <w:ind w:left="3969"/>
        <w:rPr>
          <w:rFonts w:cs="Arial"/>
          <w:b/>
          <w:color w:val="2F5496" w:themeColor="accent5" w:themeShade="BF"/>
          <w:sz w:val="44"/>
          <w:szCs w:val="40"/>
        </w:rPr>
      </w:pPr>
    </w:p>
    <w:p w14:paraId="27CE2078" w14:textId="71A71F1A" w:rsidR="001703D5" w:rsidRPr="009F10B7" w:rsidRDefault="00A91E00" w:rsidP="009F10B7">
      <w:pPr>
        <w:spacing w:after="0" w:line="240" w:lineRule="auto"/>
        <w:ind w:left="3969"/>
        <w:rPr>
          <w:rFonts w:cs="Arial"/>
          <w:b/>
          <w:color w:val="2F5496" w:themeColor="accent5" w:themeShade="BF"/>
          <w:sz w:val="28"/>
          <w:szCs w:val="24"/>
        </w:rPr>
      </w:pPr>
      <w:r>
        <w:rPr>
          <w:rFonts w:cs="Arial"/>
          <w:b/>
          <w:color w:val="2F5496" w:themeColor="accent5" w:themeShade="BF"/>
          <w:sz w:val="28"/>
          <w:szCs w:val="24"/>
        </w:rPr>
        <w:t>Pedido de alteração da DAI</w:t>
      </w:r>
    </w:p>
    <w:p w14:paraId="27CE2079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A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B" w14:textId="29F2B951" w:rsidR="001703D5" w:rsidRPr="00B25815" w:rsidRDefault="00B25815" w:rsidP="007A4B9F">
      <w:pPr>
        <w:spacing w:after="0" w:line="240" w:lineRule="auto"/>
        <w:ind w:left="3969"/>
        <w:rPr>
          <w:rFonts w:cs="Arial"/>
          <w:color w:val="2F5496" w:themeColor="accent5" w:themeShade="BF"/>
          <w:sz w:val="36"/>
          <w:szCs w:val="40"/>
        </w:rPr>
      </w:pPr>
      <w:r w:rsidRPr="007E4A1F">
        <w:rPr>
          <w:rFonts w:cs="Arial"/>
          <w:color w:val="2F5496" w:themeColor="accent5" w:themeShade="BF"/>
          <w:sz w:val="36"/>
          <w:szCs w:val="40"/>
        </w:rPr>
        <w:fldChar w:fldCharType="begin"/>
      </w:r>
      <w:r w:rsidRPr="007E4A1F">
        <w:rPr>
          <w:rFonts w:cs="Arial"/>
          <w:color w:val="2F5496" w:themeColor="accent5" w:themeShade="BF"/>
          <w:sz w:val="36"/>
          <w:szCs w:val="40"/>
        </w:rPr>
        <w:instrText xml:space="preserve"> DOCPROPERTY data \* CHARFORMAT </w:instrText>
      </w:r>
      <w:r w:rsidRPr="007E4A1F">
        <w:rPr>
          <w:rFonts w:cs="Arial"/>
          <w:color w:val="2F5496" w:themeColor="accent5" w:themeShade="BF"/>
          <w:sz w:val="36"/>
          <w:szCs w:val="40"/>
        </w:rPr>
        <w:fldChar w:fldCharType="separate"/>
      </w:r>
      <w:r w:rsidR="00F633AD" w:rsidRPr="007E4A1F">
        <w:rPr>
          <w:rFonts w:cs="Arial"/>
          <w:color w:val="2F5496" w:themeColor="accent5" w:themeShade="BF"/>
          <w:sz w:val="36"/>
          <w:szCs w:val="40"/>
        </w:rPr>
        <w:t>25-06-2026</w:t>
      </w:r>
      <w:r w:rsidRPr="007E4A1F">
        <w:rPr>
          <w:rFonts w:cs="Arial"/>
          <w:color w:val="2F5496" w:themeColor="accent5" w:themeShade="BF"/>
          <w:sz w:val="36"/>
          <w:szCs w:val="40"/>
        </w:rPr>
        <w:fldChar w:fldCharType="end"/>
      </w:r>
    </w:p>
    <w:p w14:paraId="27CE207C" w14:textId="77777777" w:rsidR="001703D5" w:rsidRDefault="001703D5" w:rsidP="007A4B9F">
      <w:pPr>
        <w:ind w:left="3969"/>
        <w:rPr>
          <w:noProof/>
          <w:lang w:eastAsia="pt-PT"/>
        </w:rPr>
      </w:pPr>
    </w:p>
    <w:p w14:paraId="27CE207D" w14:textId="77777777" w:rsidR="0044425F" w:rsidRDefault="0044425F" w:rsidP="007A4B9F">
      <w:pPr>
        <w:ind w:left="3969"/>
        <w:rPr>
          <w:noProof/>
          <w:lang w:eastAsia="pt-PT"/>
        </w:rPr>
      </w:pPr>
      <w:r>
        <w:rPr>
          <w:noProof/>
          <w:lang w:eastAsia="pt-PT"/>
        </w:rPr>
        <w:br w:type="page"/>
      </w:r>
    </w:p>
    <w:tbl>
      <w:tblPr>
        <w:tblStyle w:val="TabelacomGrelha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otted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95"/>
        <w:gridCol w:w="7719"/>
      </w:tblGrid>
      <w:tr w:rsidR="006A2AFC" w14:paraId="27CE2080" w14:textId="77777777" w:rsidTr="00C23829">
        <w:tc>
          <w:tcPr>
            <w:tcW w:w="1495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7E" w14:textId="77777777" w:rsidR="006A2AFC" w:rsidRDefault="006A2AFC" w:rsidP="00C23829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lastRenderedPageBreak/>
              <w:t>Classificação</w:t>
            </w:r>
          </w:p>
        </w:tc>
        <w:tc>
          <w:tcPr>
            <w:tcW w:w="7719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27CE207F" w14:textId="6C83273D" w:rsidR="006A2AFC" w:rsidRDefault="00C23829" w:rsidP="00B25815">
            <w:pPr>
              <w:spacing w:after="0"/>
            </w:pPr>
            <w:r>
              <w:fldChar w:fldCharType="begin"/>
            </w:r>
            <w:r>
              <w:instrText>DOCPROPERTY Class \* CHARFORMAT</w:instrText>
            </w:r>
            <w:r>
              <w:fldChar w:fldCharType="separate"/>
            </w:r>
            <w:r w:rsidR="00447E64">
              <w:t>100.10.600</w:t>
            </w:r>
            <w:r>
              <w:fldChar w:fldCharType="end"/>
            </w:r>
          </w:p>
        </w:tc>
      </w:tr>
      <w:tr w:rsidR="00E25666" w14:paraId="27CE2083" w14:textId="77777777" w:rsidTr="00C23829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</w:tcPr>
          <w:p w14:paraId="27CE2081" w14:textId="77777777" w:rsidR="00E25666" w:rsidRDefault="00E25666" w:rsidP="00C23829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Segurança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2" w14:textId="572F0367" w:rsidR="00E25666" w:rsidRPr="00B25815" w:rsidRDefault="00E25666" w:rsidP="00C23829">
            <w:pPr>
              <w:spacing w:after="0"/>
            </w:pPr>
            <w:r w:rsidRPr="00B25815">
              <w:fldChar w:fldCharType="begin"/>
            </w:r>
            <w:r w:rsidRPr="00B25815">
              <w:instrText xml:space="preserve"> DOCPROPERTY </w:instrText>
            </w:r>
            <w:r>
              <w:instrText>Seg</w:instrText>
            </w:r>
            <w:r w:rsidRPr="00B25815">
              <w:instrText xml:space="preserve"> \* CHARFORMAT </w:instrText>
            </w:r>
            <w:r w:rsidRPr="00B25815">
              <w:fldChar w:fldCharType="separate"/>
            </w:r>
            <w:r w:rsidR="00447E64">
              <w:t>Pública</w:t>
            </w:r>
            <w:r w:rsidRPr="00B25815">
              <w:fldChar w:fldCharType="end"/>
            </w:r>
          </w:p>
        </w:tc>
      </w:tr>
      <w:tr w:rsidR="006A2AFC" w14:paraId="27CE2086" w14:textId="77777777" w:rsidTr="00C23829">
        <w:tc>
          <w:tcPr>
            <w:tcW w:w="1495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808080" w:themeFill="background1" w:themeFillShade="80"/>
            <w:vAlign w:val="center"/>
            <w:hideMark/>
          </w:tcPr>
          <w:p w14:paraId="27CE2084" w14:textId="77777777" w:rsidR="006A2AFC" w:rsidRDefault="006A2AFC" w:rsidP="00C23829">
            <w:pPr>
              <w:spacing w:after="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Versão</w:t>
            </w:r>
          </w:p>
        </w:tc>
        <w:tc>
          <w:tcPr>
            <w:tcW w:w="7719" w:type="dxa"/>
            <w:tcBorders>
              <w:top w:val="dotted" w:sz="4" w:space="0" w:color="auto"/>
              <w:left w:val="nil"/>
              <w:bottom w:val="nil"/>
              <w:right w:val="nil"/>
            </w:tcBorders>
            <w:vAlign w:val="center"/>
          </w:tcPr>
          <w:p w14:paraId="27CE2085" w14:textId="6F98243D" w:rsidR="006A2AFC" w:rsidRDefault="00C23829" w:rsidP="00C23829">
            <w:pPr>
              <w:spacing w:after="0"/>
            </w:pPr>
            <w:r>
              <w:fldChar w:fldCharType="begin"/>
            </w:r>
            <w:r>
              <w:instrText>DOCPROPERTY Versao  \* CHARFORMAT</w:instrText>
            </w:r>
            <w:r>
              <w:fldChar w:fldCharType="separate"/>
            </w:r>
            <w:r w:rsidR="00F633AD">
              <w:t>1</w:t>
            </w:r>
            <w:r w:rsidR="00F633AD" w:rsidRPr="007E4A1F">
              <w:t>.5</w:t>
            </w:r>
            <w:r>
              <w:fldChar w:fldCharType="end"/>
            </w:r>
          </w:p>
        </w:tc>
      </w:tr>
    </w:tbl>
    <w:p w14:paraId="27CE2087" w14:textId="37CF5DA5" w:rsidR="006A2AFC" w:rsidRDefault="006A2AFC" w:rsidP="006A2AFC"/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7938"/>
      </w:tblGrid>
      <w:tr w:rsidR="00CE079E" w14:paraId="021DFB55" w14:textId="77777777" w:rsidTr="00C23829">
        <w:trPr>
          <w:trHeight w:val="425"/>
          <w:tblHeader/>
        </w:trPr>
        <w:tc>
          <w:tcPr>
            <w:tcW w:w="921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60516" w14:textId="77777777" w:rsidR="00CE079E" w:rsidRDefault="00CE079E" w:rsidP="00C23829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Circuito de aprovação</w:t>
            </w:r>
          </w:p>
        </w:tc>
      </w:tr>
      <w:tr w:rsidR="00CE079E" w14:paraId="7D0B58ED" w14:textId="77777777" w:rsidTr="00C23829">
        <w:trPr>
          <w:trHeight w:val="120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3F934A" w14:textId="77777777" w:rsidR="00CE079E" w:rsidRDefault="00CE079E" w:rsidP="00C23829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Elaborado: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26C8E" w14:textId="5A3AA9C4" w:rsidR="00CE079E" w:rsidRDefault="00CE079E" w:rsidP="00C23829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  <w:tr w:rsidR="00CE079E" w14:paraId="7F5D2A4D" w14:textId="77777777" w:rsidTr="00C23829">
        <w:trPr>
          <w:trHeight w:val="253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5F7808" w14:textId="77777777" w:rsidR="00CE079E" w:rsidRDefault="00CE079E" w:rsidP="00C23829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Verificado: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C8F2A" w14:textId="77777777" w:rsidR="00CE079E" w:rsidRDefault="00CE079E" w:rsidP="00C23829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37E03D3B" w14:textId="77777777" w:rsidTr="00C23829">
        <w:trPr>
          <w:trHeight w:val="231"/>
        </w:trPr>
        <w:tc>
          <w:tcPr>
            <w:tcW w:w="127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CC954" w14:textId="77777777" w:rsidR="00CE079E" w:rsidRDefault="00CE079E" w:rsidP="00C23829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Aprovado: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47103" w14:textId="77777777" w:rsidR="00CE079E" w:rsidRDefault="00CE079E" w:rsidP="00C23829">
            <w:pPr>
              <w:spacing w:after="0"/>
              <w:rPr>
                <w:rFonts w:cs="Arial"/>
                <w:sz w:val="18"/>
              </w:rPr>
            </w:pPr>
          </w:p>
        </w:tc>
      </w:tr>
      <w:tr w:rsidR="00CE079E" w14:paraId="0BCEEF98" w14:textId="77777777" w:rsidTr="00C23829">
        <w:trPr>
          <w:trHeight w:val="238"/>
        </w:trPr>
        <w:tc>
          <w:tcPr>
            <w:tcW w:w="12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9E2AA" w14:textId="77777777" w:rsidR="00CE079E" w:rsidRDefault="00CE079E" w:rsidP="00C23829">
            <w:pPr>
              <w:spacing w:after="0"/>
              <w:rPr>
                <w:rFonts w:cs="Arial"/>
                <w:bCs/>
                <w:color w:val="FFFFFF" w:themeColor="background1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Cs w:val="18"/>
              </w:rPr>
              <w:t>Data:</w:t>
            </w:r>
          </w:p>
        </w:tc>
        <w:tc>
          <w:tcPr>
            <w:tcW w:w="7938" w:type="dxa"/>
            <w:tcBorders>
              <w:top w:val="dotted" w:sz="4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9729F" w14:textId="77777777" w:rsidR="00CE079E" w:rsidRDefault="00CE079E" w:rsidP="00C23829">
            <w:pPr>
              <w:spacing w:after="0"/>
              <w:rPr>
                <w:rFonts w:cs="Arial"/>
                <w:sz w:val="18"/>
                <w:szCs w:val="18"/>
              </w:rPr>
            </w:pPr>
          </w:p>
        </w:tc>
      </w:tr>
    </w:tbl>
    <w:p w14:paraId="1CCA45AE" w14:textId="77777777" w:rsidR="00CE079E" w:rsidRDefault="00CE079E" w:rsidP="00CE079E">
      <w:pPr>
        <w:ind w:left="708" w:hanging="708"/>
      </w:pPr>
    </w:p>
    <w:tbl>
      <w:tblPr>
        <w:tblW w:w="9214" w:type="dxa"/>
        <w:tblBorders>
          <w:insideH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91"/>
        <w:gridCol w:w="280"/>
        <w:gridCol w:w="1333"/>
        <w:gridCol w:w="115"/>
        <w:gridCol w:w="6095"/>
      </w:tblGrid>
      <w:tr w:rsidR="00CE079E" w14:paraId="2667B555" w14:textId="77777777" w:rsidTr="1BB77E1D">
        <w:trPr>
          <w:trHeight w:val="425"/>
          <w:tblHeader/>
        </w:trPr>
        <w:tc>
          <w:tcPr>
            <w:tcW w:w="9214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7F7F7F" w:themeFill="text1" w:themeFillTint="8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DFE52D" w14:textId="77777777" w:rsidR="00CE079E" w:rsidRDefault="00CE079E" w:rsidP="00C23829">
            <w:pPr>
              <w:spacing w:after="0"/>
              <w:ind w:right="-108"/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</w:pPr>
            <w:r>
              <w:rPr>
                <w:rFonts w:cs="Arial"/>
                <w:b/>
                <w:bCs/>
                <w:smallCaps/>
                <w:color w:val="FFFFFF" w:themeColor="background1"/>
                <w:sz w:val="24"/>
              </w:rPr>
              <w:t>Histórico de versões</w:t>
            </w:r>
          </w:p>
        </w:tc>
      </w:tr>
      <w:tr w:rsidR="00CE079E" w14:paraId="1E82EE1B" w14:textId="77777777" w:rsidTr="1BB77E1D">
        <w:trPr>
          <w:trHeight w:val="120"/>
        </w:trPr>
        <w:tc>
          <w:tcPr>
            <w:tcW w:w="139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A44A61" w14:textId="77777777" w:rsidR="00CE079E" w:rsidRDefault="00CE079E" w:rsidP="00C23829">
            <w:pPr>
              <w:spacing w:after="0"/>
              <w:rPr>
                <w:rFonts w:cs="Arial"/>
                <w:bCs/>
                <w:color w:val="FFFFFF" w:themeColor="background1"/>
                <w:sz w:val="16"/>
                <w:szCs w:val="18"/>
              </w:rPr>
            </w:pPr>
            <w:r>
              <w:rPr>
                <w:rFonts w:cs="Arial"/>
                <w:bCs/>
                <w:color w:val="FFFFFF" w:themeColor="background1"/>
                <w:sz w:val="16"/>
                <w:szCs w:val="18"/>
              </w:rPr>
              <w:t>Versão Anterior</w:t>
            </w:r>
          </w:p>
        </w:tc>
        <w:tc>
          <w:tcPr>
            <w:tcW w:w="1728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568A" w14:textId="77777777" w:rsidR="00CE079E" w:rsidRDefault="00CE079E" w:rsidP="00C23829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Data de Aprovação</w:t>
            </w:r>
          </w:p>
        </w:tc>
        <w:tc>
          <w:tcPr>
            <w:tcW w:w="60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6A6A6" w:themeFill="background1" w:themeFillShade="A6"/>
            <w:vAlign w:val="center"/>
            <w:hideMark/>
          </w:tcPr>
          <w:p w14:paraId="53F2A3CE" w14:textId="77777777" w:rsidR="00CE079E" w:rsidRDefault="00CE079E" w:rsidP="00C23829">
            <w:pPr>
              <w:spacing w:after="0"/>
              <w:rPr>
                <w:rFonts w:cs="Arial"/>
                <w:color w:val="FFFFFF" w:themeColor="background1"/>
                <w:sz w:val="16"/>
              </w:rPr>
            </w:pPr>
            <w:r>
              <w:rPr>
                <w:rFonts w:cs="Arial"/>
                <w:color w:val="FFFFFF" w:themeColor="background1"/>
                <w:sz w:val="16"/>
              </w:rPr>
              <w:t>Síntese de Alterações</w:t>
            </w:r>
          </w:p>
        </w:tc>
      </w:tr>
      <w:tr w:rsidR="00CE079E" w:rsidRPr="004176AD" w14:paraId="2932DA36" w14:textId="77777777" w:rsidTr="1BB77E1D">
        <w:trPr>
          <w:trHeight w:val="253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F53FB4" w14:textId="77777777" w:rsidR="00CE079E" w:rsidRPr="004176AD" w:rsidRDefault="00CE079E" w:rsidP="00C23829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4176AD">
              <w:rPr>
                <w:rFonts w:cs="Arial"/>
                <w:bCs/>
                <w:color w:val="000000" w:themeColor="text1"/>
                <w:szCs w:val="18"/>
              </w:rPr>
              <w:t>1.</w:t>
            </w:r>
            <w:r>
              <w:rPr>
                <w:rFonts w:cs="Arial"/>
                <w:bCs/>
                <w:color w:val="000000" w:themeColor="text1"/>
                <w:szCs w:val="18"/>
              </w:rPr>
              <w:t>0</w:t>
            </w:r>
          </w:p>
        </w:tc>
        <w:tc>
          <w:tcPr>
            <w:tcW w:w="1333" w:type="dxa"/>
            <w:tcBorders>
              <w:top w:val="dotted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138" w14:textId="02AFD2EF" w:rsidR="00CE079E" w:rsidRPr="004176AD" w:rsidRDefault="00447E64" w:rsidP="00C2382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</w:t>
            </w:r>
            <w:r w:rsidR="00D060C6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07</w:t>
            </w:r>
            <w:r w:rsidR="00D060C6">
              <w:rPr>
                <w:rFonts w:cs="Arial"/>
                <w:color w:val="000000" w:themeColor="text1"/>
                <w:sz w:val="18"/>
              </w:rPr>
              <w:t>.</w:t>
            </w:r>
            <w:r>
              <w:rPr>
                <w:rFonts w:cs="Arial"/>
                <w:color w:val="000000" w:themeColor="text1"/>
                <w:sz w:val="18"/>
              </w:rPr>
              <w:t>2022</w:t>
            </w:r>
          </w:p>
        </w:tc>
        <w:tc>
          <w:tcPr>
            <w:tcW w:w="6210" w:type="dxa"/>
            <w:gridSpan w:val="2"/>
            <w:tcBorders>
              <w:top w:val="dotted" w:sz="4" w:space="0" w:color="auto"/>
              <w:left w:val="nil"/>
              <w:right w:val="nil"/>
            </w:tcBorders>
            <w:vAlign w:val="center"/>
          </w:tcPr>
          <w:p w14:paraId="0464C6FF" w14:textId="77777777" w:rsidR="00CE079E" w:rsidRPr="004176AD" w:rsidRDefault="00CE079E" w:rsidP="00C2382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Versão Inicial</w:t>
            </w:r>
          </w:p>
        </w:tc>
      </w:tr>
      <w:tr w:rsidR="00CE079E" w:rsidRPr="004176AD" w14:paraId="3B81F7B5" w14:textId="77777777" w:rsidTr="1BB77E1D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A1E97" w14:textId="0130329B" w:rsidR="00CE079E" w:rsidRPr="004176AD" w:rsidRDefault="00447E64" w:rsidP="00C23829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1.1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A43996" w14:textId="6EBC91B7" w:rsidR="00CE079E" w:rsidRPr="004176AD" w:rsidRDefault="00FC3A07" w:rsidP="00C2382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01.03.2023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290ECF2E" w14:textId="3A08A9BB" w:rsidR="00EC1CE4" w:rsidRPr="00EC1CE4" w:rsidRDefault="009F1AD3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Reestruturação da ordenação dos ED's no Grupo de dados 'Pedidos e decisões' referente ao ED 5/7, 5/8, 5/5.</w:t>
            </w:r>
          </w:p>
          <w:p w14:paraId="382EE45D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79FB96A7" w14:textId="4775A9A3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 xml:space="preserve">Alterações </w:t>
            </w:r>
            <w:r>
              <w:rPr>
                <w:rFonts w:cs="Arial"/>
                <w:color w:val="000000" w:themeColor="text1"/>
                <w:sz w:val="18"/>
              </w:rPr>
              <w:t xml:space="preserve">realizadas </w:t>
            </w:r>
            <w:r w:rsidRPr="00EC1CE4">
              <w:rPr>
                <w:rFonts w:cs="Arial"/>
                <w:color w:val="000000" w:themeColor="text1"/>
                <w:sz w:val="18"/>
              </w:rPr>
              <w:t>à descrição dos ED</w:t>
            </w:r>
            <w:r>
              <w:rPr>
                <w:rFonts w:cs="Arial"/>
                <w:color w:val="000000" w:themeColor="text1"/>
                <w:sz w:val="18"/>
              </w:rPr>
              <w:t>´s</w:t>
            </w:r>
            <w:r w:rsidRPr="00EC1CE4">
              <w:rPr>
                <w:rFonts w:cs="Arial"/>
                <w:color w:val="000000" w:themeColor="text1"/>
                <w:sz w:val="18"/>
              </w:rPr>
              <w:t xml:space="preserve"> no 'GRUPOS E DADOS':</w:t>
            </w:r>
          </w:p>
          <w:p w14:paraId="43CF80D3" w14:textId="055A1136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99 05 000 000: de 'Natureza da operação' para 'Natureza da transação'.</w:t>
            </w:r>
          </w:p>
          <w:p w14:paraId="0A8DF7BF" w14:textId="37E6C04A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19 07 044 000: de 'Referência das mercadorias' para 'Número da adição da declaração'.</w:t>
            </w:r>
          </w:p>
          <w:p w14:paraId="03660CBE" w14:textId="24E3839E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11 09 002 000: de 'Regime anterior'</w:t>
            </w:r>
            <w:r w:rsidR="00EC1CE4">
              <w:rPr>
                <w:rFonts w:cs="Arial"/>
                <w:color w:val="000000" w:themeColor="text1"/>
                <w:sz w:val="18"/>
              </w:rPr>
              <w:t xml:space="preserve">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para 'Regime precedente'.</w:t>
            </w:r>
          </w:p>
          <w:p w14:paraId="7D038AE5" w14:textId="215B1D78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12 05 001 000: de 'Número de Referência' para 'Número de referência'.</w:t>
            </w:r>
          </w:p>
          <w:p w14:paraId="0BF46409" w14:textId="6315E9FB" w:rsidR="00EC1CE4" w:rsidRPr="00EC1CE4" w:rsidRDefault="00EA72E7" w:rsidP="1BB77E1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EC1CE4" w:rsidRPr="1BB77E1D">
              <w:rPr>
                <w:rFonts w:cs="Arial"/>
                <w:color w:val="000000" w:themeColor="text1"/>
                <w:sz w:val="18"/>
                <w:szCs w:val="18"/>
              </w:rPr>
              <w:t>ED 4/5 e 4/9: de 'Tipo de Localização' para 'Tipo de localização'.</w:t>
            </w:r>
          </w:p>
          <w:p w14:paraId="39AE7607" w14:textId="5B8BAF09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12 01 000 000: de 'Documentos Precedentes' para 'Documentos precedentes'.</w:t>
            </w:r>
          </w:p>
          <w:p w14:paraId="74F2AC54" w14:textId="1B04ABB2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12 03 000 000: de 'Documentos de Suporte' para 'Documentos de suporte'.</w:t>
            </w:r>
          </w:p>
          <w:p w14:paraId="1CC9FECA" w14:textId="03DC4EDF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12 05 000 000: de 'Documento de Transporte' para 'Documento de transporte'.</w:t>
            </w:r>
          </w:p>
          <w:p w14:paraId="0C4050FF" w14:textId="3448042D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18 06 004 000 - para Número de volumes.</w:t>
            </w:r>
          </w:p>
          <w:p w14:paraId="1A6FF04D" w14:textId="7570EA92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12 01 004 000 - para Número de volumes.</w:t>
            </w:r>
          </w:p>
          <w:p w14:paraId="53626D26" w14:textId="14292B3B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13 14 000 000 - para Outros intervenientes na cadeia logística.</w:t>
            </w:r>
          </w:p>
          <w:p w14:paraId="020226F8" w14:textId="7F748D99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11 03 000 000 - para Número da adição da declaração.</w:t>
            </w:r>
          </w:p>
          <w:p w14:paraId="279DBB9B" w14:textId="7E965F54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5/7 - Produtos transformados/Identificação das mercadorias a exportar temporariamente</w:t>
            </w:r>
            <w:r w:rsidR="001344E8">
              <w:rPr>
                <w:rFonts w:cs="Arial"/>
                <w:color w:val="000000" w:themeColor="text1"/>
                <w:sz w:val="18"/>
              </w:rPr>
              <w:t>.</w:t>
            </w:r>
          </w:p>
          <w:p w14:paraId="6932F609" w14:textId="24EDF5F3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'Linha da Fatura' para 'Linha da fatura'.</w:t>
            </w:r>
          </w:p>
          <w:p w14:paraId="6315A81C" w14:textId="30658700" w:rsidR="00EC1CE4" w:rsidRPr="00EC1CE4" w:rsidRDefault="00EA72E7" w:rsidP="1BB77E1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EC1CE4" w:rsidRPr="1BB77E1D">
              <w:rPr>
                <w:rFonts w:cs="Arial"/>
                <w:color w:val="000000" w:themeColor="text1"/>
                <w:sz w:val="18"/>
                <w:szCs w:val="18"/>
              </w:rPr>
              <w:t>'Valor Aduaneiro' para 'Valor aduaneiro'.</w:t>
            </w:r>
          </w:p>
          <w:p w14:paraId="50DF2924" w14:textId="739AE324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'Número da Porta' para 'Número da porta'.</w:t>
            </w:r>
          </w:p>
          <w:p w14:paraId="1C3A244B" w14:textId="69635A99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'Medidas das Mercadorias' para 'Medidas das mercadorias'.</w:t>
            </w:r>
          </w:p>
          <w:p w14:paraId="7D8F1F65" w14:textId="380EAA9D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'Pedidos Anexos' para 'Pedidos e Decisões'.</w:t>
            </w:r>
          </w:p>
          <w:p w14:paraId="76B450D6" w14:textId="214738A0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'Número de Registo da declaração' para 'Número de registo da declaração'.</w:t>
            </w:r>
          </w:p>
          <w:p w14:paraId="7E8E185A" w14:textId="0DA1DD7C" w:rsidR="00EC1CE4" w:rsidRPr="00EC1CE4" w:rsidRDefault="00EA72E7" w:rsidP="1BB77E1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EC1CE4" w:rsidRPr="1BB77E1D">
              <w:rPr>
                <w:rFonts w:cs="Arial"/>
                <w:color w:val="000000" w:themeColor="text1"/>
                <w:sz w:val="18"/>
                <w:szCs w:val="18"/>
              </w:rPr>
              <w:t>'Moeda de Câmbio' para 'Moeda de câmbio'</w:t>
            </w:r>
            <w:r w:rsidR="001344E8" w:rsidRPr="1BB77E1D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2C492337" w14:textId="737F33DF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'Indicador de prorrogação automática do prazo'</w:t>
            </w:r>
            <w:r w:rsidR="001344E8">
              <w:rPr>
                <w:rFonts w:cs="Arial"/>
                <w:color w:val="000000" w:themeColor="text1"/>
                <w:sz w:val="18"/>
              </w:rPr>
              <w:t>.</w:t>
            </w:r>
          </w:p>
          <w:p w14:paraId="0CD8CBD3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74102522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2A6D6E22" w14:textId="2E904E39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12 03 010 000 - Designação da entidade emissora: de F para C.</w:t>
            </w:r>
          </w:p>
          <w:p w14:paraId="4326CDAB" w14:textId="618AD181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18 09 057 000 - Código NC: de C para O.</w:t>
            </w:r>
          </w:p>
          <w:p w14:paraId="42ACDF41" w14:textId="419BB95D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 xml:space="preserve">ED 5/7 - Produtos transformados/Identificação das mercadoras a exportar temporariamente: de O para C. </w:t>
            </w:r>
          </w:p>
          <w:p w14:paraId="7CFD9B0C" w14:textId="7781E883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12 09 000 000 - Número de referência local; passou a 'O'.</w:t>
            </w:r>
          </w:p>
          <w:p w14:paraId="283224C8" w14:textId="06D88821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12 08 000 000 - Número de referência/NRUR; passou a 'C'.</w:t>
            </w:r>
          </w:p>
          <w:p w14:paraId="26B9C53B" w14:textId="0C2B680D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ED 5/7 - 'Código das mercadorias' e 'Designação das mercadorias' passou</w:t>
            </w:r>
            <w:r w:rsidR="00235628">
              <w:rPr>
                <w:rFonts w:cs="Arial"/>
                <w:color w:val="000000" w:themeColor="text1"/>
                <w:sz w:val="18"/>
              </w:rPr>
              <w:t xml:space="preserve"> a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 xml:space="preserve"> 'O'.</w:t>
            </w:r>
          </w:p>
          <w:p w14:paraId="3FD0213B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2E97A223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lastRenderedPageBreak/>
              <w:t>Alteração no TIPO:</w:t>
            </w:r>
          </w:p>
          <w:p w14:paraId="0A33DA0E" w14:textId="506D9F5E" w:rsidR="00EC1CE4" w:rsidRPr="00EC1CE4" w:rsidRDefault="00EA72E7" w:rsidP="1BB77E1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EC1CE4" w:rsidRPr="1BB77E1D">
              <w:rPr>
                <w:rFonts w:cs="Arial"/>
                <w:color w:val="000000" w:themeColor="text1"/>
                <w:sz w:val="18"/>
                <w:szCs w:val="18"/>
              </w:rPr>
              <w:t>ED 3/8: O Código postal passou de an..9 para an..17</w:t>
            </w:r>
            <w:r w:rsidR="001344E8" w:rsidRPr="1BB77E1D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02410D8D" w14:textId="7DAD21C1" w:rsidR="00EC1CE4" w:rsidRPr="00EC1CE4" w:rsidRDefault="00EA72E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235628">
              <w:rPr>
                <w:rFonts w:cs="Arial"/>
                <w:color w:val="000000" w:themeColor="text1"/>
                <w:sz w:val="18"/>
              </w:rPr>
              <w:t xml:space="preserve">ED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 xml:space="preserve">14 03 040 041 - Taxa da imposição: </w:t>
            </w:r>
            <w:r w:rsidR="00235628">
              <w:rPr>
                <w:rFonts w:cs="Arial"/>
                <w:color w:val="000000" w:themeColor="text1"/>
                <w:sz w:val="18"/>
              </w:rPr>
              <w:t xml:space="preserve">passou a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n..17,3</w:t>
            </w:r>
            <w:r w:rsidR="001344E8">
              <w:rPr>
                <w:rFonts w:cs="Arial"/>
                <w:color w:val="000000" w:themeColor="text1"/>
                <w:sz w:val="18"/>
              </w:rPr>
              <w:t>.</w:t>
            </w:r>
          </w:p>
          <w:p w14:paraId="14B1921F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7B3F7611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>OBSERVAÇÕES alteradas:</w:t>
            </w:r>
          </w:p>
          <w:p w14:paraId="4CA173F8" w14:textId="6B9FF270" w:rsidR="00EC1CE4" w:rsidRPr="00EC1CE4" w:rsidRDefault="00C94B6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 xml:space="preserve">ED 16 15 046 000: Adicionado código V como código possível de ser utilizado nacionalmente. </w:t>
            </w:r>
          </w:p>
          <w:p w14:paraId="68EACC6E" w14:textId="0C268C4F" w:rsidR="00EC1CE4" w:rsidRPr="00EC1CE4" w:rsidRDefault="00C94B67" w:rsidP="1BB77E1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EC1CE4" w:rsidRPr="1BB77E1D">
              <w:rPr>
                <w:rFonts w:cs="Arial"/>
                <w:color w:val="000000" w:themeColor="text1"/>
                <w:sz w:val="18"/>
                <w:szCs w:val="18"/>
              </w:rPr>
              <w:t>ED 14 03 038 000 - Método de pagamento: incluída a observação 'Não preencher'</w:t>
            </w:r>
            <w:r w:rsidR="547DC8E7" w:rsidRPr="1BB77E1D">
              <w:rPr>
                <w:rFonts w:cs="Arial"/>
                <w:color w:val="000000" w:themeColor="text1"/>
                <w:sz w:val="18"/>
                <w:szCs w:val="18"/>
              </w:rPr>
              <w:t>.</w:t>
            </w:r>
          </w:p>
          <w:p w14:paraId="12B181EA" w14:textId="492CF1C8" w:rsidR="00EC1CE4" w:rsidRPr="00EC1CE4" w:rsidRDefault="00C94B67" w:rsidP="1BB77E1D">
            <w:pPr>
              <w:spacing w:after="0"/>
              <w:rPr>
                <w:rFonts w:cs="Arial"/>
                <w:color w:val="000000" w:themeColor="text1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00EC1CE4" w:rsidRPr="1BB77E1D">
              <w:rPr>
                <w:rFonts w:cs="Arial"/>
                <w:color w:val="000000" w:themeColor="text1"/>
                <w:sz w:val="18"/>
                <w:szCs w:val="18"/>
              </w:rPr>
              <w:t>ED 4/5 e 4/9, texto atualizado no 'Qualificador de identificação'.</w:t>
            </w:r>
          </w:p>
          <w:p w14:paraId="3ED19B57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0A412E54" w14:textId="3EB46281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>TAGS XML alterada:</w:t>
            </w:r>
          </w:p>
          <w:p w14:paraId="019AF834" w14:textId="5E6425EB" w:rsidR="00EC1CE4" w:rsidRPr="00EC1CE4" w:rsidRDefault="00C94B67" w:rsidP="1BB77E1D">
            <w:pPr>
              <w:spacing w:after="0"/>
              <w:rPr>
                <w:rFonts w:eastAsia="Arial" w:cs="Arial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="74FF3601" w:rsidRPr="1BB77E1D">
              <w:rPr>
                <w:rFonts w:eastAsia="Arial" w:cs="Arial"/>
                <w:color w:val="000000" w:themeColor="text1"/>
                <w:sz w:val="18"/>
                <w:szCs w:val="18"/>
              </w:rPr>
              <w:t>ED Remessa: passou a consignment.</w:t>
            </w:r>
          </w:p>
          <w:p w14:paraId="31309265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2F6D0CAD" w14:textId="77777777" w:rsidR="00EC1CE4" w:rsidRPr="00EC1CE4" w:rsidRDefault="00EC1CE4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>Código de ED corrigido:</w:t>
            </w:r>
          </w:p>
          <w:p w14:paraId="3541E1D8" w14:textId="691257C1" w:rsidR="00284E6D" w:rsidRPr="004176AD" w:rsidRDefault="00C94B67" w:rsidP="00EC1CE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Data de aceitação: de 15 09 000 00 para ED 15 09 000</w:t>
            </w:r>
            <w:r w:rsidR="001344E8">
              <w:rPr>
                <w:rFonts w:cs="Arial"/>
                <w:color w:val="000000" w:themeColor="text1"/>
                <w:sz w:val="18"/>
              </w:rPr>
              <w:t> </w:t>
            </w:r>
            <w:r w:rsidR="00EC1CE4" w:rsidRPr="00EC1CE4">
              <w:rPr>
                <w:rFonts w:cs="Arial"/>
                <w:color w:val="000000" w:themeColor="text1"/>
                <w:sz w:val="18"/>
              </w:rPr>
              <w:t>000</w:t>
            </w:r>
            <w:r w:rsidR="001344E8">
              <w:rPr>
                <w:rFonts w:cs="Arial"/>
                <w:color w:val="000000" w:themeColor="text1"/>
                <w:sz w:val="18"/>
              </w:rPr>
              <w:t>.</w:t>
            </w:r>
          </w:p>
        </w:tc>
      </w:tr>
      <w:tr w:rsidR="00CE079E" w:rsidRPr="004176AD" w14:paraId="0C9B4901" w14:textId="77777777" w:rsidTr="00A77F85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A53D" w14:textId="00653298" w:rsidR="00CE079E" w:rsidRPr="00171C95" w:rsidRDefault="0074564D" w:rsidP="00C23829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171C95">
              <w:rPr>
                <w:rFonts w:cs="Arial"/>
                <w:bCs/>
                <w:color w:val="000000" w:themeColor="text1"/>
                <w:szCs w:val="18"/>
              </w:rPr>
              <w:lastRenderedPageBreak/>
              <w:t>1.2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7B767" w14:textId="220C45F5" w:rsidR="00CE079E" w:rsidRPr="00171C95" w:rsidRDefault="00307994" w:rsidP="00C2382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171C95">
              <w:rPr>
                <w:rFonts w:cs="Arial"/>
                <w:color w:val="000000" w:themeColor="text1"/>
                <w:sz w:val="18"/>
              </w:rPr>
              <w:t>01</w:t>
            </w:r>
            <w:r w:rsidR="00B00153" w:rsidRPr="00171C95">
              <w:rPr>
                <w:rFonts w:cs="Arial"/>
                <w:color w:val="000000" w:themeColor="text1"/>
                <w:sz w:val="18"/>
              </w:rPr>
              <w:t>.12.2023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077437F7" w14:textId="77777777" w:rsidR="0074564D" w:rsidRPr="00EC1CE4" w:rsidRDefault="0074564D" w:rsidP="0074564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>TAGS XML alterada:</w:t>
            </w:r>
          </w:p>
          <w:p w14:paraId="321CFF3F" w14:textId="77777777" w:rsidR="00CE079E" w:rsidRDefault="0074564D" w:rsidP="0074564D">
            <w:pPr>
              <w:spacing w:after="0"/>
              <w:rPr>
                <w:rFonts w:eastAsia="Arial" w:cs="Arial"/>
                <w:color w:val="000000" w:themeColor="text1"/>
                <w:sz w:val="18"/>
                <w:szCs w:val="18"/>
              </w:rPr>
            </w:pPr>
            <w:r w:rsidRPr="1BB77E1D">
              <w:rPr>
                <w:rFonts w:cs="Arial"/>
                <w:color w:val="000000" w:themeColor="text1"/>
                <w:sz w:val="18"/>
                <w:szCs w:val="18"/>
              </w:rPr>
              <w:t xml:space="preserve">- </w:t>
            </w:r>
            <w:r w:rsidRPr="1BB77E1D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ED </w:t>
            </w:r>
            <w:r w:rsidR="00F81E5C" w:rsidRPr="00F81E5C">
              <w:rPr>
                <w:rFonts w:eastAsia="Arial" w:cs="Arial"/>
                <w:color w:val="000000" w:themeColor="text1"/>
                <w:sz w:val="18"/>
                <w:szCs w:val="18"/>
              </w:rPr>
              <w:t>13 14 000 000 (Outros intervenientes na cadeia logística)</w:t>
            </w:r>
            <w:r w:rsidRPr="1BB77E1D">
              <w:rPr>
                <w:rFonts w:eastAsia="Arial" w:cs="Arial"/>
                <w:color w:val="000000" w:themeColor="text1"/>
                <w:sz w:val="18"/>
                <w:szCs w:val="18"/>
              </w:rPr>
              <w:t>: passou a</w:t>
            </w:r>
            <w:r w:rsidR="00F81E5C">
              <w:rPr>
                <w:rFonts w:eastAsia="Arial" w:cs="Arial"/>
                <w:color w:val="000000" w:themeColor="text1"/>
                <w:sz w:val="18"/>
                <w:szCs w:val="18"/>
              </w:rPr>
              <w:t xml:space="preserve"> </w:t>
            </w:r>
            <w:r w:rsidR="00F81E5C" w:rsidRPr="00F81E5C">
              <w:rPr>
                <w:rFonts w:eastAsia="Arial" w:cs="Arial"/>
                <w:color w:val="000000" w:themeColor="text1"/>
                <w:sz w:val="18"/>
                <w:szCs w:val="18"/>
              </w:rPr>
              <w:t>AdditionalSupplyChainActor</w:t>
            </w:r>
          </w:p>
          <w:p w14:paraId="198DB054" w14:textId="77777777" w:rsidR="00BB2B34" w:rsidRDefault="00BB2B34" w:rsidP="0074564D">
            <w:pPr>
              <w:spacing w:after="0"/>
              <w:rPr>
                <w:rFonts w:eastAsia="Arial" w:cs="Arial"/>
                <w:color w:val="000000" w:themeColor="text1"/>
                <w:sz w:val="18"/>
                <w:szCs w:val="18"/>
              </w:rPr>
            </w:pPr>
          </w:p>
          <w:p w14:paraId="25EEF8E2" w14:textId="77777777" w:rsidR="00BB2B34" w:rsidRPr="00EC1CE4" w:rsidRDefault="00BB2B34" w:rsidP="00BB2B34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4F37D1DD" w14:textId="77777777" w:rsidR="00BB2B34" w:rsidRDefault="00BB2B34" w:rsidP="0074564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- </w:t>
            </w:r>
            <w:r w:rsidR="00B7029A" w:rsidRPr="00B7029A">
              <w:rPr>
                <w:rFonts w:cs="Arial"/>
                <w:color w:val="000000" w:themeColor="text1"/>
                <w:sz w:val="18"/>
              </w:rPr>
              <w:t>ED 99 03 000 000 - Referência da garantia, passou de O para C.</w:t>
            </w:r>
          </w:p>
          <w:p w14:paraId="51DE6727" w14:textId="2BF2A6B0" w:rsidR="00613886" w:rsidRDefault="005234AD" w:rsidP="0061388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="00613886" w:rsidRPr="00613886">
              <w:rPr>
                <w:rFonts w:cs="Arial"/>
                <w:color w:val="000000" w:themeColor="text1"/>
                <w:sz w:val="18"/>
              </w:rPr>
              <w:t>- ED 5/8 passou de O para C.</w:t>
            </w:r>
          </w:p>
          <w:p w14:paraId="65F0D74A" w14:textId="77777777" w:rsidR="00930408" w:rsidRDefault="00930408" w:rsidP="00930408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930408">
              <w:rPr>
                <w:rFonts w:cs="Arial"/>
                <w:color w:val="000000" w:themeColor="text1"/>
                <w:sz w:val="18"/>
              </w:rPr>
              <w:t xml:space="preserve">- Descrição da medida de identificação, presente no ED 5/8: </w:t>
            </w:r>
            <w:r>
              <w:rPr>
                <w:rFonts w:cs="Arial"/>
                <w:color w:val="000000" w:themeColor="text1"/>
                <w:sz w:val="18"/>
              </w:rPr>
              <w:t>p</w:t>
            </w:r>
            <w:r w:rsidRPr="00930408">
              <w:rPr>
                <w:rFonts w:cs="Arial"/>
                <w:color w:val="000000" w:themeColor="text1"/>
                <w:sz w:val="18"/>
              </w:rPr>
              <w:t xml:space="preserve">assou de O </w:t>
            </w:r>
            <w:r>
              <w:rPr>
                <w:rFonts w:cs="Arial"/>
                <w:color w:val="000000" w:themeColor="text1"/>
                <w:sz w:val="18"/>
              </w:rPr>
              <w:t xml:space="preserve">  </w:t>
            </w:r>
          </w:p>
          <w:p w14:paraId="5C3BE6C8" w14:textId="1297A47A" w:rsidR="00930408" w:rsidRPr="00930408" w:rsidRDefault="00930408" w:rsidP="00930408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   </w:t>
            </w:r>
            <w:r w:rsidRPr="00930408">
              <w:rPr>
                <w:rFonts w:cs="Arial"/>
                <w:color w:val="000000" w:themeColor="text1"/>
                <w:sz w:val="18"/>
              </w:rPr>
              <w:t>para F.</w:t>
            </w:r>
          </w:p>
          <w:p w14:paraId="75FB9BE6" w14:textId="6D1613C9" w:rsidR="00930408" w:rsidRDefault="00930408" w:rsidP="00930408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930408">
              <w:rPr>
                <w:rFonts w:cs="Arial"/>
                <w:color w:val="000000" w:themeColor="text1"/>
                <w:sz w:val="18"/>
              </w:rPr>
              <w:t>- Informação adicional, presente no ED 6/2: passou de O para F.</w:t>
            </w:r>
          </w:p>
          <w:p w14:paraId="3113BC30" w14:textId="65279908" w:rsidR="00857B82" w:rsidRDefault="00857B82" w:rsidP="00930408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857B82">
              <w:rPr>
                <w:rFonts w:cs="Arial"/>
                <w:color w:val="000000" w:themeColor="text1"/>
                <w:sz w:val="18"/>
              </w:rPr>
              <w:t>- ED 8/5 Informação adicional, passou de C para F.</w:t>
            </w:r>
          </w:p>
          <w:p w14:paraId="608424DF" w14:textId="1C1C2C47" w:rsidR="00633FA5" w:rsidRDefault="00633FA5" w:rsidP="00930408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Pr="00633FA5">
              <w:rPr>
                <w:rFonts w:cs="Arial"/>
                <w:color w:val="000000" w:themeColor="text1"/>
                <w:sz w:val="18"/>
              </w:rPr>
              <w:t>- ED 4/17 - Texto livre - passou de O para F.</w:t>
            </w:r>
          </w:p>
          <w:p w14:paraId="0D3C97AE" w14:textId="2F2732B4" w:rsidR="00A24C1B" w:rsidRPr="00613886" w:rsidRDefault="00A24C1B" w:rsidP="00930408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- ED </w:t>
            </w:r>
            <w:r w:rsidR="00C050F3" w:rsidRPr="00C050F3">
              <w:rPr>
                <w:rFonts w:cs="Arial"/>
                <w:color w:val="000000" w:themeColor="text1"/>
                <w:sz w:val="18"/>
              </w:rPr>
              <w:t>12 09 000</w:t>
            </w:r>
            <w:r w:rsidR="00C050F3">
              <w:rPr>
                <w:rFonts w:cs="Arial"/>
                <w:color w:val="000000" w:themeColor="text1"/>
                <w:sz w:val="18"/>
              </w:rPr>
              <w:t> </w:t>
            </w:r>
            <w:r w:rsidR="00C050F3" w:rsidRPr="00C050F3">
              <w:rPr>
                <w:rFonts w:cs="Arial"/>
                <w:color w:val="000000" w:themeColor="text1"/>
                <w:sz w:val="18"/>
              </w:rPr>
              <w:t>000</w:t>
            </w:r>
            <w:r w:rsidR="00C050F3">
              <w:rPr>
                <w:rFonts w:cs="Arial"/>
                <w:color w:val="000000" w:themeColor="text1"/>
                <w:sz w:val="18"/>
              </w:rPr>
              <w:t xml:space="preserve"> - </w:t>
            </w:r>
            <w:r w:rsidR="00823223" w:rsidRPr="00823223">
              <w:rPr>
                <w:rFonts w:cs="Arial"/>
                <w:color w:val="000000" w:themeColor="text1"/>
                <w:sz w:val="18"/>
              </w:rPr>
              <w:t>Número de referência local</w:t>
            </w:r>
            <w:r w:rsidR="00823223">
              <w:rPr>
                <w:rFonts w:cs="Arial"/>
                <w:color w:val="000000" w:themeColor="text1"/>
                <w:sz w:val="18"/>
              </w:rPr>
              <w:t xml:space="preserve"> – passou de O para C.</w:t>
            </w:r>
          </w:p>
          <w:p w14:paraId="5C283608" w14:textId="77777777" w:rsidR="00613886" w:rsidRPr="00613886" w:rsidRDefault="00613886" w:rsidP="00613886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49F0D5E9" w14:textId="77777777" w:rsidR="00541628" w:rsidRDefault="005234AD" w:rsidP="0061388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  <w:r w:rsidR="00613886" w:rsidRPr="00613886">
              <w:rPr>
                <w:rFonts w:cs="Arial"/>
                <w:color w:val="000000" w:themeColor="text1"/>
                <w:sz w:val="18"/>
              </w:rPr>
              <w:t xml:space="preserve">- Alteração à estrutura da mensagem relativo à ordenação dos ED's 5/5, 5/7, </w:t>
            </w:r>
            <w:r w:rsidR="00541628">
              <w:rPr>
                <w:rFonts w:cs="Arial"/>
                <w:color w:val="000000" w:themeColor="text1"/>
                <w:sz w:val="18"/>
              </w:rPr>
              <w:t xml:space="preserve">   </w:t>
            </w:r>
          </w:p>
          <w:p w14:paraId="5D19F4ED" w14:textId="09F23227" w:rsidR="00613886" w:rsidRPr="00613886" w:rsidRDefault="00541628" w:rsidP="00613886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  </w:t>
            </w:r>
            <w:r w:rsidR="00613886" w:rsidRPr="00613886">
              <w:rPr>
                <w:rFonts w:cs="Arial"/>
                <w:color w:val="000000" w:themeColor="text1"/>
                <w:sz w:val="18"/>
              </w:rPr>
              <w:t>5/8 dos Pedidos e Decisões.</w:t>
            </w:r>
          </w:p>
          <w:p w14:paraId="5503C4A1" w14:textId="4E569203" w:rsidR="00930408" w:rsidRPr="004176AD" w:rsidRDefault="005234AD" w:rsidP="00D22ABF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 </w:t>
            </w:r>
          </w:p>
        </w:tc>
      </w:tr>
      <w:tr w:rsidR="00A77F85" w:rsidRPr="004176AD" w14:paraId="22D15888" w14:textId="77777777" w:rsidTr="008A1D44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97A4D" w14:textId="2F5AF014" w:rsidR="00A77F85" w:rsidRPr="00171C95" w:rsidRDefault="00A77F85" w:rsidP="00C23829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DD3014">
              <w:rPr>
                <w:rFonts w:cs="Arial"/>
                <w:bCs/>
                <w:color w:val="000000" w:themeColor="text1"/>
                <w:szCs w:val="18"/>
              </w:rPr>
              <w:t>1.3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F5B644" w14:textId="040C95F6" w:rsidR="00A77F85" w:rsidRPr="00171C95" w:rsidRDefault="00DD3014" w:rsidP="00C2382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01.09.2024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510BE788" w14:textId="1D208A67" w:rsidR="0063125A" w:rsidRDefault="0063125A" w:rsidP="0074564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EC1CE4">
              <w:rPr>
                <w:rFonts w:cs="Arial"/>
                <w:color w:val="000000" w:themeColor="text1"/>
                <w:sz w:val="18"/>
              </w:rPr>
              <w:t>Alteração no TIPO:</w:t>
            </w:r>
          </w:p>
          <w:p w14:paraId="1A5DFD76" w14:textId="21C92665" w:rsidR="00A77F85" w:rsidRPr="00EC1CE4" w:rsidRDefault="0063125A" w:rsidP="0074564D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 xml:space="preserve">- </w:t>
            </w:r>
            <w:r w:rsidR="00EA07BD" w:rsidRPr="00EA07BD">
              <w:rPr>
                <w:rFonts w:cs="Arial"/>
                <w:color w:val="000000" w:themeColor="text1"/>
                <w:sz w:val="18"/>
              </w:rPr>
              <w:t xml:space="preserve">ED 12 02 008 000 - Código (Informação adicional), passou </w:t>
            </w:r>
            <w:r w:rsidR="00C54E5B">
              <w:rPr>
                <w:rFonts w:cs="Arial"/>
                <w:color w:val="000000" w:themeColor="text1"/>
                <w:sz w:val="18"/>
              </w:rPr>
              <w:t xml:space="preserve">de </w:t>
            </w:r>
            <w:r w:rsidR="00EA07BD" w:rsidRPr="00EA07BD">
              <w:rPr>
                <w:rFonts w:cs="Arial"/>
                <w:color w:val="000000" w:themeColor="text1"/>
                <w:sz w:val="18"/>
              </w:rPr>
              <w:t>na..5 para an5.</w:t>
            </w:r>
          </w:p>
        </w:tc>
      </w:tr>
      <w:tr w:rsidR="008A1D44" w:rsidRPr="004176AD" w14:paraId="2A1C79C6" w14:textId="77777777" w:rsidTr="00F633AD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72C33" w14:textId="24CA028F" w:rsidR="008A1D44" w:rsidRPr="00DD3014" w:rsidRDefault="008A1D44" w:rsidP="00C23829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>
              <w:rPr>
                <w:rFonts w:cs="Arial"/>
                <w:bCs/>
                <w:color w:val="000000" w:themeColor="text1"/>
                <w:szCs w:val="18"/>
              </w:rPr>
              <w:t>1.4</w:t>
            </w:r>
          </w:p>
        </w:tc>
        <w:tc>
          <w:tcPr>
            <w:tcW w:w="1333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79A83" w14:textId="6BF28C79" w:rsidR="008A1D44" w:rsidRDefault="009C10F3" w:rsidP="00C2382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22.07.2025</w:t>
            </w:r>
          </w:p>
        </w:tc>
        <w:tc>
          <w:tcPr>
            <w:tcW w:w="6210" w:type="dxa"/>
            <w:gridSpan w:val="2"/>
            <w:tcBorders>
              <w:left w:val="nil"/>
              <w:right w:val="nil"/>
            </w:tcBorders>
            <w:vAlign w:val="center"/>
          </w:tcPr>
          <w:p w14:paraId="74BCED9B" w14:textId="77777777" w:rsidR="00052D60" w:rsidRPr="00052D60" w:rsidRDefault="00052D60" w:rsidP="00052D6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52D60">
              <w:rPr>
                <w:rFonts w:cs="Arial"/>
                <w:color w:val="000000" w:themeColor="text1"/>
                <w:sz w:val="18"/>
              </w:rPr>
              <w:t>Obrigatoriedade (OCF) alterada:</w:t>
            </w:r>
          </w:p>
          <w:p w14:paraId="0EF439BD" w14:textId="7D3AA3C0" w:rsidR="00052D60" w:rsidRPr="00052D60" w:rsidRDefault="00052D60" w:rsidP="00052D6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52D60">
              <w:rPr>
                <w:rFonts w:cs="Arial"/>
                <w:color w:val="000000" w:themeColor="text1"/>
                <w:sz w:val="18"/>
              </w:rPr>
              <w:t>- E.D. 4/9 - Local ou locais de transformação ou de utilização, subelemento GNSS: a obrigatoriedade passou de O para C.</w:t>
            </w:r>
          </w:p>
          <w:p w14:paraId="6835C5C3" w14:textId="3910F623" w:rsidR="008A1D44" w:rsidRDefault="00052D60" w:rsidP="00052D6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052D60">
              <w:rPr>
                <w:rFonts w:cs="Arial"/>
                <w:color w:val="000000" w:themeColor="text1"/>
                <w:sz w:val="18"/>
              </w:rPr>
              <w:t>- E.D. 4/5 - Primeiro local de utilização ou de transformação, subelemento GNSS: a obrigatoriedade passou de O para C.</w:t>
            </w:r>
          </w:p>
          <w:p w14:paraId="778FF32F" w14:textId="77777777" w:rsidR="006F317A" w:rsidRDefault="006F317A" w:rsidP="00052D60">
            <w:pPr>
              <w:spacing w:after="0"/>
              <w:rPr>
                <w:rFonts w:cs="Arial"/>
                <w:color w:val="000000" w:themeColor="text1"/>
                <w:sz w:val="18"/>
              </w:rPr>
            </w:pPr>
          </w:p>
          <w:p w14:paraId="766F6256" w14:textId="06B06D38" w:rsidR="006F317A" w:rsidRPr="00EC1CE4" w:rsidRDefault="006F317A" w:rsidP="00052D6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>
              <w:rPr>
                <w:rFonts w:cs="Arial"/>
                <w:color w:val="000000" w:themeColor="text1"/>
                <w:sz w:val="18"/>
              </w:rPr>
              <w:t>Adicionado o campo ‘Indicador H6’.</w:t>
            </w:r>
          </w:p>
        </w:tc>
      </w:tr>
      <w:tr w:rsidR="00F633AD" w:rsidRPr="004176AD" w14:paraId="7C877F49" w14:textId="77777777" w:rsidTr="1BB77E1D">
        <w:trPr>
          <w:trHeight w:val="231"/>
        </w:trPr>
        <w:tc>
          <w:tcPr>
            <w:tcW w:w="167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2098F" w14:textId="0DB40508" w:rsidR="00F633AD" w:rsidRDefault="00F633AD" w:rsidP="00C23829">
            <w:pPr>
              <w:spacing w:after="0"/>
              <w:rPr>
                <w:rFonts w:cs="Arial"/>
                <w:bCs/>
                <w:color w:val="000000" w:themeColor="text1"/>
                <w:szCs w:val="18"/>
              </w:rPr>
            </w:pPr>
            <w:r w:rsidRPr="007E4A1F">
              <w:rPr>
                <w:rFonts w:cs="Arial"/>
                <w:bCs/>
                <w:color w:val="000000" w:themeColor="text1"/>
                <w:szCs w:val="18"/>
              </w:rPr>
              <w:t>1.5</w:t>
            </w:r>
          </w:p>
        </w:tc>
        <w:tc>
          <w:tcPr>
            <w:tcW w:w="1333" w:type="dxa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58E49" w14:textId="0893B642" w:rsidR="00F633AD" w:rsidRDefault="00F633AD" w:rsidP="00C23829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7E4A1F">
              <w:rPr>
                <w:rFonts w:cs="Arial"/>
                <w:color w:val="000000" w:themeColor="text1"/>
                <w:sz w:val="18"/>
              </w:rPr>
              <w:t>25.06.2026</w:t>
            </w:r>
          </w:p>
        </w:tc>
        <w:tc>
          <w:tcPr>
            <w:tcW w:w="6210" w:type="dxa"/>
            <w:gridSpan w:val="2"/>
            <w:tcBorders>
              <w:left w:val="nil"/>
              <w:bottom w:val="dotted" w:sz="4" w:space="0" w:color="auto"/>
              <w:right w:val="nil"/>
            </w:tcBorders>
            <w:vAlign w:val="center"/>
          </w:tcPr>
          <w:p w14:paraId="49207078" w14:textId="3AABC7FE" w:rsidR="00F633AD" w:rsidRPr="00052D60" w:rsidRDefault="00F633AD" w:rsidP="00052D60">
            <w:pPr>
              <w:spacing w:after="0"/>
              <w:rPr>
                <w:rFonts w:cs="Arial"/>
                <w:color w:val="000000" w:themeColor="text1"/>
                <w:sz w:val="18"/>
              </w:rPr>
            </w:pPr>
            <w:r w:rsidRPr="00F633AD">
              <w:rPr>
                <w:rFonts w:cs="Arial"/>
                <w:color w:val="000000" w:themeColor="text1"/>
                <w:sz w:val="18"/>
              </w:rPr>
              <w:t>Adicionado elemento ' Qualificador DC Unidade de medida e qualificador' sob o grupo de dados 14 03 040 000 - Base tributável, 12 01 000 000 - Documentos precedentes, 12 03 000 000 - Documentos de suporte.</w:t>
            </w:r>
          </w:p>
        </w:tc>
      </w:tr>
    </w:tbl>
    <w:p w14:paraId="3C4C7026" w14:textId="77777777" w:rsidR="00CE079E" w:rsidRPr="004176AD" w:rsidRDefault="00CE079E" w:rsidP="00CE079E">
      <w:pPr>
        <w:jc w:val="center"/>
        <w:rPr>
          <w:color w:val="000000" w:themeColor="text1"/>
        </w:rPr>
      </w:pPr>
    </w:p>
    <w:p w14:paraId="5B7731E7" w14:textId="77777777" w:rsidR="00CE079E" w:rsidRDefault="00CE079E" w:rsidP="00CE079E">
      <w:pPr>
        <w:jc w:val="center"/>
        <w:rPr>
          <w:color w:val="000000" w:themeColor="text1"/>
        </w:rPr>
      </w:pPr>
    </w:p>
    <w:p w14:paraId="7798F633" w14:textId="77777777" w:rsidR="00CE079E" w:rsidRDefault="00CE079E" w:rsidP="00CE079E">
      <w:pPr>
        <w:jc w:val="center"/>
        <w:rPr>
          <w:color w:val="000000" w:themeColor="text1"/>
        </w:rPr>
      </w:pPr>
    </w:p>
    <w:p w14:paraId="6C05D91D" w14:textId="77777777" w:rsidR="005E5BF3" w:rsidRDefault="005E5BF3" w:rsidP="00CE079E">
      <w:pPr>
        <w:jc w:val="center"/>
        <w:rPr>
          <w:color w:val="000000" w:themeColor="text1"/>
        </w:rPr>
      </w:pPr>
    </w:p>
    <w:p w14:paraId="557888BB" w14:textId="77777777" w:rsidR="00CE079E" w:rsidRDefault="00CE079E" w:rsidP="00CE079E">
      <w:pPr>
        <w:jc w:val="center"/>
        <w:rPr>
          <w:color w:val="000000" w:themeColor="text1"/>
        </w:rPr>
      </w:pPr>
    </w:p>
    <w:p w14:paraId="647A9B4E" w14:textId="6BB802E8" w:rsidR="005E5BF3" w:rsidRPr="006E7C41" w:rsidRDefault="00CE079E" w:rsidP="006E7C41">
      <w:pPr>
        <w:jc w:val="center"/>
        <w:rPr>
          <w:color w:val="000000" w:themeColor="text1"/>
        </w:rPr>
      </w:pPr>
      <w:r>
        <w:rPr>
          <w:color w:val="000000" w:themeColor="text1"/>
        </w:rPr>
        <w:t>Otimizado para impressão frente e verso</w:t>
      </w:r>
    </w:p>
    <w:p w14:paraId="27CE2088" w14:textId="77777777" w:rsidR="004A7982" w:rsidRDefault="004A7982" w:rsidP="00C23829">
      <w:pPr>
        <w:spacing w:after="0"/>
        <w:ind w:right="-108"/>
        <w:rPr>
          <w:rFonts w:cs="Arial"/>
          <w:b/>
          <w:bCs/>
          <w:smallCaps/>
          <w:color w:val="FFFFFF" w:themeColor="background1"/>
          <w:sz w:val="24"/>
        </w:rPr>
        <w:sectPr w:rsidR="004A7982" w:rsidSect="00B450BB">
          <w:headerReference w:type="even" r:id="rId14"/>
          <w:headerReference w:type="default" r:id="rId15"/>
          <w:footerReference w:type="even" r:id="rId16"/>
          <w:footerReference w:type="default" r:id="rId17"/>
          <w:footerReference w:type="first" r:id="rId18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sdt>
      <w:sdtPr>
        <w:rPr>
          <w:rFonts w:asciiTheme="minorHAnsi" w:eastAsiaTheme="minorHAnsi" w:hAnsiTheme="minorHAnsi" w:cstheme="minorHAnsi"/>
          <w:bCs/>
          <w:i/>
          <w:iCs/>
          <w:color w:val="auto"/>
          <w:sz w:val="24"/>
          <w:szCs w:val="24"/>
        </w:rPr>
        <w:id w:val="580368301"/>
        <w:docPartObj>
          <w:docPartGallery w:val="Table of Contents"/>
          <w:docPartUnique/>
        </w:docPartObj>
      </w:sdtPr>
      <w:sdtContent>
        <w:p w14:paraId="5B33507E" w14:textId="77777777" w:rsidR="008125B7" w:rsidRDefault="008125B7" w:rsidP="00107319">
          <w:pPr>
            <w:pStyle w:val="Cabealhodondice"/>
            <w:numPr>
              <w:ilvl w:val="0"/>
              <w:numId w:val="0"/>
            </w:numPr>
            <w:ind w:right="-23"/>
          </w:pPr>
          <w:r>
            <w:t>ÍNDICE</w:t>
          </w:r>
        </w:p>
        <w:p w14:paraId="401C1E45" w14:textId="0604CC4E" w:rsidR="006670EF" w:rsidRDefault="0087568D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r>
            <w:fldChar w:fldCharType="begin"/>
          </w:r>
          <w:r w:rsidR="00107319">
            <w:instrText>TOC \o "1-4" \h \z \u</w:instrText>
          </w:r>
          <w:r>
            <w:fldChar w:fldCharType="separate"/>
          </w:r>
          <w:hyperlink w:anchor="_Toc233105327" w:history="1">
            <w:r w:rsidR="006670EF" w:rsidRPr="00FB6D31">
              <w:rPr>
                <w:rStyle w:val="Hiperligao"/>
                <w:noProof/>
              </w:rPr>
              <w:t>1.</w:t>
            </w:r>
            <w:r w:rsidR="006670EF"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="006670EF" w:rsidRPr="00FB6D31">
              <w:rPr>
                <w:rStyle w:val="Hiperligao"/>
                <w:noProof/>
              </w:rPr>
              <w:t>CC413A - Pedido de Alteração da DAI – Mapeamento da Mensagem de Pedido de Alteração da DAI</w:t>
            </w:r>
            <w:r w:rsidR="006670EF">
              <w:rPr>
                <w:noProof/>
                <w:webHidden/>
              </w:rPr>
              <w:tab/>
            </w:r>
            <w:r w:rsidR="006670EF">
              <w:rPr>
                <w:noProof/>
                <w:webHidden/>
              </w:rPr>
              <w:fldChar w:fldCharType="begin"/>
            </w:r>
            <w:r w:rsidR="006670EF">
              <w:rPr>
                <w:noProof/>
                <w:webHidden/>
              </w:rPr>
              <w:instrText xml:space="preserve"> PAGEREF _Toc233105327 \h </w:instrText>
            </w:r>
            <w:r w:rsidR="006670EF">
              <w:rPr>
                <w:noProof/>
                <w:webHidden/>
              </w:rPr>
            </w:r>
            <w:r w:rsidR="006670EF">
              <w:rPr>
                <w:noProof/>
                <w:webHidden/>
              </w:rPr>
              <w:fldChar w:fldCharType="separate"/>
            </w:r>
            <w:r w:rsidR="006670EF">
              <w:rPr>
                <w:noProof/>
                <w:webHidden/>
              </w:rPr>
              <w:t>5</w:t>
            </w:r>
            <w:r w:rsidR="006670EF">
              <w:rPr>
                <w:noProof/>
                <w:webHidden/>
              </w:rPr>
              <w:fldChar w:fldCharType="end"/>
            </w:r>
          </w:hyperlink>
        </w:p>
        <w:p w14:paraId="11C220CD" w14:textId="0AF1B68A" w:rsidR="006670EF" w:rsidRDefault="006670EF">
          <w:pPr>
            <w:pStyle w:val="ndice1"/>
            <w:rPr>
              <w:rFonts w:eastAsiaTheme="minorEastAsia" w:cstheme="minorBidi"/>
              <w:b w:val="0"/>
              <w:bCs w:val="0"/>
              <w:i w:val="0"/>
              <w:iCs w:val="0"/>
              <w:noProof/>
              <w:kern w:val="2"/>
              <w:lang w:eastAsia="pt-PT"/>
              <w14:ligatures w14:val="standardContextual"/>
            </w:rPr>
          </w:pPr>
          <w:hyperlink w:anchor="_Toc233105328" w:history="1">
            <w:r w:rsidRPr="00FB6D31">
              <w:rPr>
                <w:rStyle w:val="Hiperligao"/>
                <w:noProof/>
              </w:rPr>
              <w:t>2.</w:t>
            </w:r>
            <w:r>
              <w:rPr>
                <w:rFonts w:eastAsiaTheme="minorEastAsia" w:cstheme="minorBidi"/>
                <w:b w:val="0"/>
                <w:bCs w:val="0"/>
                <w:i w:val="0"/>
                <w:iCs w:val="0"/>
                <w:noProof/>
                <w:kern w:val="2"/>
                <w:lang w:eastAsia="pt-PT"/>
                <w14:ligatures w14:val="standardContextual"/>
              </w:rPr>
              <w:tab/>
            </w:r>
            <w:r w:rsidRPr="00FB6D31">
              <w:rPr>
                <w:rStyle w:val="Hiperligao"/>
                <w:noProof/>
              </w:rPr>
              <w:t>Legenda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_Toc233105328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F6FD21" w14:textId="5F7102E1" w:rsidR="008929BE" w:rsidRDefault="0087568D" w:rsidP="1189BEE8">
          <w:pPr>
            <w:pStyle w:val="ndice1"/>
            <w:tabs>
              <w:tab w:val="left" w:pos="480"/>
            </w:tabs>
            <w:rPr>
              <w:rStyle w:val="Hiperligao"/>
              <w:noProof/>
              <w:lang w:eastAsia="pt-PT"/>
            </w:rPr>
          </w:pPr>
          <w:r>
            <w:fldChar w:fldCharType="end"/>
          </w:r>
        </w:p>
      </w:sdtContent>
    </w:sdt>
    <w:p w14:paraId="78C582F1" w14:textId="013AFD52" w:rsidR="008125B7" w:rsidRDefault="008125B7" w:rsidP="00E456FA">
      <w:pPr>
        <w:jc w:val="both"/>
      </w:pPr>
    </w:p>
    <w:p w14:paraId="5E45F99A" w14:textId="77777777" w:rsidR="00351E87" w:rsidRDefault="00351E87" w:rsidP="00351E87">
      <w:pPr>
        <w:rPr>
          <w:lang w:val="en-US"/>
        </w:rPr>
      </w:pPr>
    </w:p>
    <w:p w14:paraId="01CE0728" w14:textId="77777777" w:rsidR="00701B37" w:rsidRPr="00701B37" w:rsidRDefault="00701B37" w:rsidP="00701B37">
      <w:pPr>
        <w:rPr>
          <w:lang w:val="en-US"/>
        </w:rPr>
      </w:pPr>
    </w:p>
    <w:p w14:paraId="756070D7" w14:textId="77777777" w:rsidR="00701B37" w:rsidRPr="00701B37" w:rsidRDefault="00701B37" w:rsidP="00701B37">
      <w:pPr>
        <w:rPr>
          <w:lang w:val="en-US"/>
        </w:rPr>
      </w:pPr>
    </w:p>
    <w:p w14:paraId="18F69636" w14:textId="77777777" w:rsidR="00701B37" w:rsidRPr="00701B37" w:rsidRDefault="00701B37" w:rsidP="00701B37">
      <w:pPr>
        <w:rPr>
          <w:lang w:val="en-US"/>
        </w:rPr>
      </w:pPr>
    </w:p>
    <w:p w14:paraId="371886A8" w14:textId="77777777" w:rsidR="00701B37" w:rsidRDefault="00701B37" w:rsidP="00701B37">
      <w:pPr>
        <w:rPr>
          <w:lang w:val="en-US"/>
        </w:rPr>
      </w:pPr>
    </w:p>
    <w:p w14:paraId="1B70C567" w14:textId="77777777" w:rsidR="00E4666C" w:rsidRDefault="00E4666C" w:rsidP="00E4666C">
      <w:pPr>
        <w:rPr>
          <w:sz w:val="32"/>
          <w:szCs w:val="32"/>
          <w:u w:val="single"/>
        </w:rPr>
      </w:pPr>
    </w:p>
    <w:p w14:paraId="51828481" w14:textId="77777777" w:rsidR="007F25CC" w:rsidRPr="00107319" w:rsidRDefault="007F25CC" w:rsidP="007F25CC">
      <w:pPr>
        <w:rPr>
          <w:b/>
          <w:sz w:val="32"/>
          <w:szCs w:val="32"/>
          <w:u w:val="single"/>
        </w:rPr>
      </w:pPr>
      <w:r w:rsidRPr="008125B7">
        <w:rPr>
          <w:sz w:val="32"/>
          <w:szCs w:val="32"/>
          <w:u w:val="single"/>
        </w:rPr>
        <w:t xml:space="preserve">Índice de Tabelas </w:t>
      </w:r>
    </w:p>
    <w:p w14:paraId="0070C75C" w14:textId="03B01D00" w:rsidR="006670EF" w:rsidRDefault="007F25CC">
      <w:pPr>
        <w:pStyle w:val="ndicedeilustraes"/>
        <w:tabs>
          <w:tab w:val="right" w:leader="dot" w:pos="9465"/>
        </w:tabs>
        <w:rPr>
          <w:rFonts w:eastAsiaTheme="minorEastAsia" w:cstheme="minorBidi"/>
          <w:smallCaps w:val="0"/>
          <w:noProof/>
          <w:kern w:val="2"/>
          <w:sz w:val="24"/>
          <w:szCs w:val="24"/>
          <w14:ligatures w14:val="standardContextual"/>
        </w:rPr>
      </w:pPr>
      <w:r>
        <w:rPr>
          <w:smallCaps w:val="0"/>
        </w:rPr>
        <w:fldChar w:fldCharType="begin"/>
      </w:r>
      <w:r>
        <w:instrText xml:space="preserve"> TOC \h \z \c "Tabela" </w:instrText>
      </w:r>
      <w:r>
        <w:rPr>
          <w:smallCaps w:val="0"/>
        </w:rPr>
        <w:fldChar w:fldCharType="separate"/>
      </w:r>
      <w:hyperlink w:anchor="_Toc233105335" w:history="1">
        <w:r w:rsidR="006670EF" w:rsidRPr="00912513">
          <w:rPr>
            <w:rStyle w:val="Hiperligao"/>
            <w:noProof/>
          </w:rPr>
          <w:t>Tabela 1 . elementos de dados da mensagem cc413a</w:t>
        </w:r>
        <w:r w:rsidR="006670EF">
          <w:rPr>
            <w:noProof/>
            <w:webHidden/>
          </w:rPr>
          <w:tab/>
        </w:r>
        <w:r w:rsidR="006670EF">
          <w:rPr>
            <w:noProof/>
            <w:webHidden/>
          </w:rPr>
          <w:fldChar w:fldCharType="begin"/>
        </w:r>
        <w:r w:rsidR="006670EF">
          <w:rPr>
            <w:noProof/>
            <w:webHidden/>
          </w:rPr>
          <w:instrText xml:space="preserve"> PAGEREF _Toc233105335 \h </w:instrText>
        </w:r>
        <w:r w:rsidR="006670EF">
          <w:rPr>
            <w:noProof/>
            <w:webHidden/>
          </w:rPr>
        </w:r>
        <w:r w:rsidR="006670EF">
          <w:rPr>
            <w:noProof/>
            <w:webHidden/>
          </w:rPr>
          <w:fldChar w:fldCharType="separate"/>
        </w:r>
        <w:r w:rsidR="006670EF">
          <w:rPr>
            <w:noProof/>
            <w:webHidden/>
          </w:rPr>
          <w:t>32</w:t>
        </w:r>
        <w:r w:rsidR="006670EF">
          <w:rPr>
            <w:noProof/>
            <w:webHidden/>
          </w:rPr>
          <w:fldChar w:fldCharType="end"/>
        </w:r>
      </w:hyperlink>
    </w:p>
    <w:p w14:paraId="755AF2A8" w14:textId="019CB578" w:rsidR="0070622B" w:rsidRPr="007F25CC" w:rsidRDefault="007F25CC" w:rsidP="00E4666C">
      <w:pPr>
        <w:tabs>
          <w:tab w:val="left" w:pos="1020"/>
        </w:tabs>
        <w:rPr>
          <w:b/>
          <w:bCs/>
          <w:smallCaps/>
          <w:noProof/>
        </w:rPr>
      </w:pPr>
      <w:r>
        <w:rPr>
          <w:b/>
          <w:bCs/>
          <w:smallCaps/>
          <w:noProof/>
          <w:lang w:val="en-US"/>
        </w:rPr>
        <w:fldChar w:fldCharType="end"/>
      </w:r>
    </w:p>
    <w:p w14:paraId="7219D5B9" w14:textId="77777777" w:rsidR="0070622B" w:rsidRDefault="0070622B" w:rsidP="00E4666C">
      <w:pPr>
        <w:tabs>
          <w:tab w:val="left" w:pos="1020"/>
        </w:tabs>
        <w:rPr>
          <w:rFonts w:asciiTheme="minorHAnsi" w:eastAsia="Times New Roman" w:hAnsiTheme="minorHAnsi" w:cstheme="minorHAnsi"/>
          <w:lang w:eastAsia="pt-PT"/>
        </w:rPr>
      </w:pPr>
    </w:p>
    <w:p w14:paraId="0288C831" w14:textId="79EA930E" w:rsidR="00701B37" w:rsidRPr="00E4666C" w:rsidRDefault="00701B37" w:rsidP="00701B37">
      <w:pPr>
        <w:sectPr w:rsidR="00701B37" w:rsidRPr="00E4666C" w:rsidSect="00B450BB">
          <w:headerReference w:type="first" r:id="rId19"/>
          <w:footerReference w:type="first" r:id="rId20"/>
          <w:pgSz w:w="11906" w:h="16838"/>
          <w:pgMar w:top="2127" w:right="991" w:bottom="1440" w:left="1440" w:header="964" w:footer="737" w:gutter="0"/>
          <w:cols w:space="708"/>
          <w:titlePg/>
          <w:docGrid w:linePitch="360"/>
        </w:sectPr>
      </w:pPr>
    </w:p>
    <w:p w14:paraId="620C7F21" w14:textId="77777777" w:rsidR="00B02BD9" w:rsidRDefault="00B02BD9" w:rsidP="00B02BD9">
      <w:pPr>
        <w:pStyle w:val="Ttulo1"/>
        <w:numPr>
          <w:ilvl w:val="0"/>
          <w:numId w:val="4"/>
        </w:numPr>
        <w:tabs>
          <w:tab w:val="clear" w:pos="720"/>
        </w:tabs>
        <w:ind w:left="432" w:hanging="432"/>
      </w:pPr>
      <w:bookmarkStart w:id="0" w:name="_Toc111736874"/>
      <w:bookmarkStart w:id="1" w:name="_Toc233105327"/>
      <w:r>
        <w:lastRenderedPageBreak/>
        <w:t>CC413A - Pedido de Alteração da DAI – Mapeamento da Mensagem de Pedido de Alteração da DAI</w:t>
      </w:r>
      <w:bookmarkEnd w:id="0"/>
      <w:bookmarkEnd w:id="1"/>
      <w:r>
        <w:t xml:space="preserve"> </w:t>
      </w:r>
    </w:p>
    <w:p w14:paraId="50B44BD0" w14:textId="77777777" w:rsidR="00497C18" w:rsidRDefault="00497C18" w:rsidP="00497C18"/>
    <w:p w14:paraId="0239B912" w14:textId="77777777" w:rsidR="000546B2" w:rsidRDefault="000546B2" w:rsidP="000546B2">
      <w:r>
        <w:t>Mensagem do Pedido de Alteração da Declaração Aduaneira de Importação por iniciativa do Operador Económico:</w:t>
      </w:r>
    </w:p>
    <w:tbl>
      <w:tblPr>
        <w:tblW w:w="4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3"/>
        <w:gridCol w:w="3533"/>
        <w:gridCol w:w="628"/>
        <w:gridCol w:w="902"/>
        <w:gridCol w:w="3570"/>
        <w:gridCol w:w="2774"/>
        <w:gridCol w:w="274"/>
      </w:tblGrid>
      <w:tr w:rsidR="000546B2" w:rsidRPr="00040F49" w14:paraId="45437DE1" w14:textId="77777777" w:rsidTr="000546B2">
        <w:trPr>
          <w:trHeight w:val="709"/>
          <w:tblHeader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4AD8CB82" w14:textId="77777777" w:rsidR="00B624D0" w:rsidRPr="00040F49" w:rsidRDefault="00B624D0" w:rsidP="00C23829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40F49">
              <w:rPr>
                <w:b/>
                <w:snapToGrid w:val="0"/>
                <w:color w:val="FFFFFF" w:themeColor="background1"/>
              </w:rPr>
              <w:t>E.D.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7A0414A9" w14:textId="77777777" w:rsidR="00B624D0" w:rsidRPr="00040F49" w:rsidRDefault="00B624D0" w:rsidP="00C23829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40F49">
              <w:rPr>
                <w:b/>
                <w:snapToGrid w:val="0"/>
                <w:color w:val="FFFFFF" w:themeColor="background1"/>
                <w:lang w:val="en-US"/>
              </w:rPr>
              <w:br w:type="page"/>
            </w:r>
            <w:r w:rsidRPr="00040F49">
              <w:rPr>
                <w:b/>
                <w:snapToGrid w:val="0"/>
                <w:color w:val="FFFFFF" w:themeColor="background1"/>
              </w:rPr>
              <w:t>GRUPOS E DADOS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0999A0D1" w14:textId="77777777" w:rsidR="00B624D0" w:rsidRPr="00040F49" w:rsidRDefault="00B624D0" w:rsidP="00C23829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40F49">
              <w:rPr>
                <w:b/>
                <w:snapToGrid w:val="0"/>
                <w:color w:val="FFFFFF" w:themeColor="background1"/>
              </w:rPr>
              <w:t>OCF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65BB2A7F" w14:textId="77777777" w:rsidR="00B624D0" w:rsidRPr="00040F49" w:rsidRDefault="00B624D0" w:rsidP="00C23829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40F49">
              <w:rPr>
                <w:b/>
                <w:snapToGrid w:val="0"/>
                <w:color w:val="FFFFFF" w:themeColor="background1"/>
              </w:rPr>
              <w:t>TIPO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585A294B" w14:textId="77777777" w:rsidR="00B624D0" w:rsidRPr="00040F49" w:rsidRDefault="00B624D0" w:rsidP="00C23829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40F49">
              <w:rPr>
                <w:b/>
                <w:snapToGrid w:val="0"/>
                <w:color w:val="FFFFFF" w:themeColor="background1"/>
              </w:rPr>
              <w:t>TAGS XML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5EF1650" w14:textId="77777777" w:rsidR="00B624D0" w:rsidRPr="00040F49" w:rsidRDefault="00B624D0" w:rsidP="00C23829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40F49">
              <w:rPr>
                <w:b/>
                <w:snapToGrid w:val="0"/>
                <w:color w:val="FFFFFF" w:themeColor="background1"/>
              </w:rPr>
              <w:t>OBSERVAÇÕES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vAlign w:val="center"/>
            <w:hideMark/>
          </w:tcPr>
          <w:p w14:paraId="1037BC67" w14:textId="77777777" w:rsidR="00B624D0" w:rsidRPr="00040F49" w:rsidRDefault="00B624D0" w:rsidP="00C23829">
            <w:pPr>
              <w:spacing w:before="60" w:after="60"/>
              <w:jc w:val="center"/>
              <w:rPr>
                <w:b/>
                <w:snapToGrid w:val="0"/>
                <w:color w:val="FFFFFF" w:themeColor="background1"/>
              </w:rPr>
            </w:pPr>
            <w:r w:rsidRPr="00040F49">
              <w:rPr>
                <w:b/>
                <w:snapToGrid w:val="0"/>
                <w:color w:val="FFFFFF" w:themeColor="background1"/>
              </w:rPr>
              <w:t>P</w:t>
            </w:r>
          </w:p>
        </w:tc>
      </w:tr>
      <w:tr w:rsidR="000546B2" w14:paraId="34354203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40FEFF" w14:textId="77777777" w:rsidR="00B624D0" w:rsidRDefault="00B624D0" w:rsidP="00C23829">
            <w:pPr>
              <w:rPr>
                <w:b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8369CE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CC413A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EF6A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C83C7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C4104D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&lt;CC413A&gt;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B20B7F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7009D0" w14:textId="77777777" w:rsidR="00B624D0" w:rsidRDefault="00B624D0" w:rsidP="00C23829">
            <w:r>
              <w:rPr>
                <w:snapToGrid w:val="0"/>
                <w:color w:val="0000FF"/>
              </w:rPr>
              <w:t>1</w:t>
            </w:r>
            <w:r>
              <w:t xml:space="preserve"> </w:t>
            </w:r>
          </w:p>
        </w:tc>
      </w:tr>
      <w:tr w:rsidR="000546B2" w14:paraId="3787081F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323192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A4AEFD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Cabeçalho da Mensagem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DA10F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A246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E37E99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&lt;messageHeader&gt;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7CA519" w14:textId="77777777" w:rsidR="00B624D0" w:rsidRDefault="00B624D0" w:rsidP="00C23829">
            <w:pPr>
              <w:rPr>
                <w:szCs w:val="22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D69109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11885B1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F5EDC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F05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Emissor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325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18C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6665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&lt;From&gt;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0C05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0A8C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2C474D5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ADE3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DA9F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Receptor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E540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A6E9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0FC1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7A5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EB4B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4CCA764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B4F5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F73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e hora preparação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9D00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7EF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CA5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&lt;SendingDateAndTime&gt;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A06DA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59DF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7411328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888AB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B9C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Identificação da mensagem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B15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BDFA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EE8B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&lt;MessageID&gt;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2D4C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8C38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404872C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B8ECD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225C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mensagem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9B2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F336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DE4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&lt;MessageType&gt;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CD7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243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6168B91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93495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3199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de correlação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A5B9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7F17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4A2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&lt;CorrelationID&gt;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91C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46022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42C896F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917ECD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BA30FA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Operação de Importação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F5AAA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9FCB1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3EFAB7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&lt;ImportOperation&gt;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24EB4B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63412F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5A1425C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47B57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C8AE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Estância aduaneira de importação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9E2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EB6D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835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</w:t>
            </w:r>
            <w:r w:rsidRPr="00DB57ED">
              <w:rPr>
                <w:b/>
                <w:bCs/>
                <w:snapToGrid w:val="0"/>
                <w:szCs w:val="24"/>
              </w:rPr>
              <w:t>importCustomsOffice&gt;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EC380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DAF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1C53765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2586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E648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língua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DA5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B73F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CFEC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&lt;languageCode&gt;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2B02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920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6F317A" w14:paraId="2F95950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05D" w14:textId="77777777" w:rsidR="006F317A" w:rsidRDefault="006F317A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B83D" w14:textId="63A544C3" w:rsidR="006F317A" w:rsidRDefault="006F317A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H6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FEECD" w14:textId="0B4B59C7" w:rsidR="006F317A" w:rsidRDefault="006F317A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04DE" w14:textId="5C50FFB4" w:rsidR="006F317A" w:rsidRDefault="00090298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C7CAF" w14:textId="7D6311CD" w:rsidR="006F317A" w:rsidRDefault="00804287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&lt;h6Indicator&gt;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BA545" w14:textId="77777777" w:rsidR="00AF579A" w:rsidRPr="00AF579A" w:rsidRDefault="00AF579A" w:rsidP="00AF579A">
            <w:pPr>
              <w:rPr>
                <w:color w:val="000000"/>
                <w:szCs w:val="24"/>
              </w:rPr>
            </w:pPr>
            <w:r w:rsidRPr="00AF579A">
              <w:rPr>
                <w:color w:val="000000"/>
                <w:szCs w:val="24"/>
              </w:rPr>
              <w:t>Campo de preenchimento apenas pelo Operador Postal.</w:t>
            </w:r>
          </w:p>
          <w:p w14:paraId="439038D5" w14:textId="77777777" w:rsidR="00AF579A" w:rsidRPr="00AF579A" w:rsidRDefault="00AF579A" w:rsidP="00AF579A">
            <w:pPr>
              <w:rPr>
                <w:color w:val="000000"/>
                <w:szCs w:val="24"/>
              </w:rPr>
            </w:pPr>
            <w:r w:rsidRPr="00AF579A">
              <w:rPr>
                <w:color w:val="000000"/>
                <w:szCs w:val="24"/>
              </w:rPr>
              <w:lastRenderedPageBreak/>
              <w:t>0 – Declaração diferente de H6</w:t>
            </w:r>
          </w:p>
          <w:p w14:paraId="34081CB8" w14:textId="0EE12B75" w:rsidR="006F317A" w:rsidRPr="00040F49" w:rsidRDefault="00AF579A" w:rsidP="00AF579A">
            <w:pPr>
              <w:rPr>
                <w:color w:val="000000"/>
                <w:szCs w:val="24"/>
              </w:rPr>
            </w:pPr>
            <w:r w:rsidRPr="00AF579A">
              <w:rPr>
                <w:color w:val="000000"/>
                <w:szCs w:val="24"/>
              </w:rPr>
              <w:t>1 – Declaração do tipo H6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7BD6" w14:textId="08231060" w:rsidR="006F317A" w:rsidRDefault="00AF579A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3</w:t>
            </w:r>
          </w:p>
        </w:tc>
      </w:tr>
      <w:tr w:rsidR="000546B2" w14:paraId="10B6B75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2418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893A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 local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5F6FE" w14:textId="79C3AA1F" w:rsidR="00B624D0" w:rsidRDefault="00D651B2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1290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F67E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&lt;LRN&gt;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0EC0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B480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2DB46F2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6D8D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E8CDF" w14:textId="77777777" w:rsidR="00B624D0" w:rsidRPr="00040F49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 xml:space="preserve">Número de </w:t>
            </w:r>
            <w:r>
              <w:rPr>
                <w:b/>
                <w:bCs/>
                <w:color w:val="000000"/>
                <w:szCs w:val="24"/>
              </w:rPr>
              <w:t>r</w:t>
            </w:r>
            <w:r w:rsidRPr="00040F49">
              <w:rPr>
                <w:b/>
                <w:bCs/>
                <w:color w:val="000000"/>
                <w:szCs w:val="24"/>
              </w:rPr>
              <w:t>egisto da declaração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07E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E7F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8C72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&lt;customsRegistrationNumber&gt;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DC5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B0C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3C15B44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829D7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09A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MRN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135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C636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EE88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&lt;MRN&gt;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C132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8C12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223071E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2D95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8E9F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C999" w14:textId="1186D382" w:rsidR="00B624D0" w:rsidRDefault="009B528C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6F21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2FC0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&lt;declarationType&gt;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A986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6037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7F8DD42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DA9A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11 02 000 000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D24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declaração adicional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8AE4" w14:textId="6DA2A791" w:rsidR="00B624D0" w:rsidRDefault="009B528C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528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CD423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&lt;additionalDeclarationType&gt;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3222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DB8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647AE199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11399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DAD960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D22665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17C77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4BBA61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&lt;Authorisation&gt;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3A0424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BD97F1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59D44EA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9DBF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8932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10B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163F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139B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F31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3EC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44DEFCC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B42C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C9BE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6238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D720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E9D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3886A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23E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5347E11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506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D982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1BE2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865F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C6402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922A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55C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36B746F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34BF6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C19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13BB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9E3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F845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&lt;holderOfTheAuthorisation&gt;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EDCE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C1C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64CD195C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2935E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17 09 000 000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0510FE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Estância aduaneira de apresentação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69BDB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9FB60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15F165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&lt;CustomsOfficePresentation&gt;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DA8FE6" w14:textId="77777777" w:rsidR="00B624D0" w:rsidRPr="00040F49" w:rsidRDefault="00B624D0" w:rsidP="00C23829">
            <w:r w:rsidRPr="00040F49">
              <w:rPr>
                <w:snapToGrid w:val="0"/>
                <w:color w:val="0000FF"/>
              </w:rPr>
              <w:t>Este elemento de dado só pode ser utilizado no âmbito do Desalfandegamento Centralizado.</w:t>
            </w:r>
            <w:r w:rsidRPr="00040F49">
              <w:t xml:space="preserve"> 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CF4D17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340F559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CC7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17 09 001 000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BD119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5EF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C3A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2D80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666C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198C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3F1DF7B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52BA39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17 10 000 000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BF0409" w14:textId="77777777" w:rsidR="00B624D0" w:rsidRPr="00040F49" w:rsidRDefault="00B624D0" w:rsidP="00C23829">
            <w:r w:rsidRPr="00040F49">
              <w:rPr>
                <w:b/>
                <w:bCs/>
                <w:snapToGrid w:val="0"/>
                <w:color w:val="0000FF"/>
              </w:rPr>
              <w:t>Estância aduaneira de supervisão/controlo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0A934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BFF11E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91D0D5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&lt;SupervisingCustomsOffice&gt;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05596A" w14:textId="0E1537AB" w:rsidR="00B624D0" w:rsidRPr="00040F49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440FC6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3B39F96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5310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17 10 001 000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861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9CB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AC34F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3907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9B6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C133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476974EC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22994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5EE1A1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Importador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02B71A" w14:textId="000876E2" w:rsidR="00B624D0" w:rsidRDefault="009B528C" w:rsidP="00C23829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37439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284427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&lt;Importer&gt;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CB7FA2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C403F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61CF261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58E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13 04 016 000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96CB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D163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962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ED6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4478A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943E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461F24B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6635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E69B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A21D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0195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938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00D4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A9DA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3760737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CFCBB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13 04 018 000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7A391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DADB5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CDD5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641272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246FF6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E81452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1CF48AB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A88B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13 04 018 019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C220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89C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9C7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1834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07AC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1130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1ABBFA2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D37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F6A8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67EE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572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F814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07D21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D352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87A322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32E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2248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1194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298E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719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A27C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 xml:space="preserve">Não preencher se o nº de identificação do importador estiver preenchido com um número EORI ou um número de identificação único do </w:t>
            </w:r>
            <w:r w:rsidRPr="00040F49">
              <w:rPr>
                <w:color w:val="000000"/>
                <w:szCs w:val="24"/>
              </w:rPr>
              <w:lastRenderedPageBreak/>
              <w:t>país terceiro reconhecido pela União.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374F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4</w:t>
            </w:r>
          </w:p>
        </w:tc>
      </w:tr>
      <w:tr w:rsidR="000546B2" w14:paraId="751CAD8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375C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13 04 018 022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9810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78C1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5F7B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D0B82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66DF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Não preencher se o nº de identificação do importador estiver preenchido com um número EORI ou um número de identificação único do país terceiro reconhecido pela União.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A618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2E659D76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399E9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13 05 000 000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8691AE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Declarante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8F6CD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50646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27AE04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&lt;Declarant&gt;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4B7B96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D102CF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51D2741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67EA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7F4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84C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AE8A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66E5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72327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C5F5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3B7B389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C1D8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6E7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50BA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AED1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D555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5F92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3D41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555A9D5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5C27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13 05 018 000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72BE2E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F6A7D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9243E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449AB5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F01A1F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270794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607B1CF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2237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13 05 018 019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83DF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CFDA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AA0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8E21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79F79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A12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909F26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42A5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9454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4011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BE8EA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32D2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0A55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3E9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767030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30D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B9E0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9BBF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DF67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CC8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92C8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2F0A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918517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BB42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13 05 018 022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08C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9796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27C5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90A5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EABA9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Campo de preenchimento automático pelo sistema.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C363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0CBB3193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FB182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13 05 074 000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97D28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A3593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A1C22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A16C91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&lt;ContactPerson&gt;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EC4D3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61BDCD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5979F70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8E8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13 05 074 016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68E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B29C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F8D0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2A43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33EF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EAF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9AA85F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66D3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13 05 074 075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584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CB8EA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E56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2F4E3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&lt;phoneNumber&gt;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96DD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7FF5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5DD9BE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2FC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13 05 074 076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F66A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85C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537B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687C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&lt;eMailAddress&gt;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78A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6372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20D5599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B26EC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13 20 000 000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5129FB" w14:textId="77777777" w:rsidR="00B624D0" w:rsidRPr="00040F49" w:rsidRDefault="00B624D0" w:rsidP="00C23829">
            <w:r w:rsidRPr="00040F49">
              <w:rPr>
                <w:b/>
                <w:bCs/>
                <w:snapToGrid w:val="0"/>
                <w:color w:val="0000FF"/>
              </w:rPr>
              <w:t>Pessoa que presta uma garantia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4398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0DF5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E4F5E2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&lt;PersonProvidingAGuarantee&gt;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B99A71" w14:textId="77777777" w:rsidR="00B624D0" w:rsidRDefault="00B624D0" w:rsidP="00C23829">
            <w:r>
              <w:rPr>
                <w:snapToGrid w:val="0"/>
                <w:color w:val="0000FF"/>
              </w:rPr>
              <w:t>Não preencher</w:t>
            </w:r>
            <w:r>
              <w:t xml:space="preserve"> 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66DBDD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44D2674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99DC8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13 20 017 000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6DB4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6C93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68E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CC7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B144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A4D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3B28AF70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D038ED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13 21 000 000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24C6CD" w14:textId="77777777" w:rsidR="00B624D0" w:rsidRPr="00040F49" w:rsidRDefault="00B624D0" w:rsidP="00C23829">
            <w:r w:rsidRPr="00040F49">
              <w:rPr>
                <w:b/>
                <w:bCs/>
                <w:snapToGrid w:val="0"/>
                <w:color w:val="0000FF"/>
              </w:rPr>
              <w:t>Pessoa responsável pelo pagamento dos direitos aduaneiros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EB4CC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ECA7B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EAC6E9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&lt;PersonPayingCustomsDuty&gt;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DDB1A9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57224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676860A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25C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13 21 017 000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9A8D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061D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5F4A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7A76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EC4A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A51F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509B6FE0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4FD4C9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A2E3C2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Representante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860E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7AF03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5F17F9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&lt;Representative&gt;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276DC4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AAEEE3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3FA78BB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FD67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6BC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85C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72C1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421F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6C01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40C4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1D7DDC6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7741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13 06 030 000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DB8A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Estatuto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1A2C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8A6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070A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&lt;status&gt;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E8B6A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Pode ser preenchido com código 2(Representante Direto) ou ficar vazio.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25B2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70B5093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7C505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13 06 074 000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2361BD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Pessoa de contacto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696FB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FC5E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80383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&lt;ContactPerson&gt;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FB9534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97B2D9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5507A43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E9F4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13 06 074 016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03D3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D85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CC47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9DAA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709B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BCC4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0B971EC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4B51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13 06 074 075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31F2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telefone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C3B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6B49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1942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&lt;phoneNumber&gt;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D91C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E2B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F7EA76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4F2C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13 06 074 076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0D3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Endereço eletrónico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DFA8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CBD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an..256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8C9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&lt;eMailAddress&gt;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71B8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089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2187FA8E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E901BE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F4C25F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Garantia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D1832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A1B52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AE88C7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&lt;Guarantee&gt;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C239C0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E2D2D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57E2AE2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3DFF1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0FE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9B0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6FC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0FD8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B09A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E47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4BB854B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F0D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99 02 000 000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972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garantia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DFF8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4B9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CCBD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&lt;guaranteeType&gt;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0DD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CEE2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6A797E0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96932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99 03 000 000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98DCA6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Referência da garantia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5581E1" w14:textId="3657DF53" w:rsidR="00B624D0" w:rsidRDefault="00E200EA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469B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381DD9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&lt;GuaranteeReference&gt;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DC02F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2A750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760D84F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3D350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93E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DF29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F8E1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B44B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5FEC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4BE1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47DCED9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40226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3720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502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3CB9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561C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3E822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D0A9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2CBA37C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C1C8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99 03 069 000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DB5C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NRG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4506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E64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B211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1A278" w14:textId="77777777" w:rsidR="00B624D0" w:rsidRDefault="00B624D0" w:rsidP="00C23829">
            <w:pPr>
              <w:rPr>
                <w:snapToGrid w:val="0"/>
              </w:rPr>
            </w:pPr>
            <w:r w:rsidRPr="221F6B97">
              <w:t>Número de referência da garantia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CAC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44F5B26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B381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4BAC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de acesso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E431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277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BC5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&lt;accessCode&gt;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AFA5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C3CC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FF56AD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923B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99 03 012 000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BA2E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4808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BA3A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197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&lt;currencyCode&gt;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2AE4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Nacionalmente só moeda "EUR"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43DD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39D3FE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F4F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4CF0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a cobrir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6A3E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A610F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A406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&lt;amountToBeCovered&gt;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5CC51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26E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A86094B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A9BF3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99 03 072 000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1A48B9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Estância aduaneira de garantia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64B89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09B14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E39EFA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&lt;CustomsOfficeOfGuarantee&gt;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56CC16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E05E14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49A1214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6EE5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095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9AA7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C5B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98F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A22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EE12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B624D0" w14:paraId="3B983955" w14:textId="77777777" w:rsidTr="000546B2">
        <w:trPr>
          <w:trHeight w:val="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85DDBB" w14:textId="77777777" w:rsidR="00B624D0" w:rsidRDefault="00B624D0" w:rsidP="00C23829">
            <w:pPr>
              <w:jc w:val="center"/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 w:val="10"/>
                <w:szCs w:val="10"/>
              </w:rPr>
              <w:t> </w:t>
            </w:r>
          </w:p>
        </w:tc>
      </w:tr>
      <w:tr w:rsidR="000546B2" w14:paraId="00CCB1A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C490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99 03 073 000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282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Outra referência da garantia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3F44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F2EF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9BE8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&lt;otherGuaranteeReference&gt;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2F9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37D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A281CEE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C79554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B88C8F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Moeda de câmbio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F53579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112F89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5966AC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&lt;CurrencyExchange&gt;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C4AE66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6357B3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7AE3C44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CB6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14 17 000 000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ADCD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 monetária interna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68EC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3E9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A403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&lt;internalCurrencyUnit&gt;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0BE4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D7E2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452055E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CD293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706A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câmbio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7FA4E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A6BE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n..12,5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A0D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&lt;exchangeRate&gt;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A023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Não preencher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4FB0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0E1EEA0B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8D3905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D13914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Diferimento de pagamento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8779F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5E364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54CA7B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&lt;DeferredPayment&gt;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E8D396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09E18E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2244C1A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55939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CC68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84B2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826E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86E6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0A8D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9C26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0D9F0E5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7596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12 10 000 000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CE07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Diferimento de pagamento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D3C4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E6F5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7C7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&lt;deferredPayment&gt;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0625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5B1B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5D1847D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54804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8E5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9144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C4AAD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9A8F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4B918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D96A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0E608A10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8933DD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14 13 000 000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976B92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Taxas postais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06820E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B80789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05F24E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&lt;PostalCharges&gt;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2D6485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75EF0C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1860BDC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2E1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E6E5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AEF3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8105D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86B2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&lt;currency&gt;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430F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D77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6F6FEFD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C5553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14 13 014 000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448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C57D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E10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F57D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&lt;amount&gt;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3AA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83D2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0D2BBFD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51EF8A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5F5D85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Remessa de mercadorias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938FB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FDDFA9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7A315B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&lt;GoodsShipment&gt;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C45D88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4EC58" w14:textId="77777777" w:rsidR="00B624D0" w:rsidRDefault="00B624D0" w:rsidP="00C23829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0546B2" w14:paraId="13376EC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A7237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C982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C06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3C82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3312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8B7D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Nesta fase não preencher. Apenas utilizar nas declarações complementares recapitulativas.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425B6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6D8C267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13A6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14 05 000 000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8A01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 de faturação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29BE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997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FE67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&lt;invoiceCurrency&gt;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9F9E5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675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2B314AE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0A4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0A18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total faturado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2BB4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73B7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A95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&lt;totalAmountInvoiced&gt;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B19C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965C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45F8A2C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30C5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DDEB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821041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F72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3EAE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97E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&lt;natureOfTransaction&gt;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88B41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30CA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01CDCC0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8A246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6414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1A2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B918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A8F3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&lt;acceptanceDate&gt;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5A432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9033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0546B2" w14:paraId="1D05BF7C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18B0B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40083F" w14:textId="77777777" w:rsidR="00B624D0" w:rsidRPr="00040F49" w:rsidRDefault="00B624D0" w:rsidP="00C23829">
            <w:r w:rsidRPr="00040F49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89000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1D2C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90B66F" w14:textId="267E785A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&lt;AdditionalSup</w:t>
            </w:r>
            <w:r w:rsidR="00585737">
              <w:rPr>
                <w:b/>
                <w:bCs/>
                <w:snapToGrid w:val="0"/>
                <w:color w:val="0000FF"/>
              </w:rPr>
              <w:t>p</w:t>
            </w:r>
            <w:r>
              <w:rPr>
                <w:b/>
                <w:bCs/>
                <w:snapToGrid w:val="0"/>
                <w:color w:val="0000FF"/>
              </w:rPr>
              <w:t>lyChainActor&gt;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B3AC26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DFEFF8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345D9D0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A8FB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249C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416CE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BA9D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EE2A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A538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3054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A1C45E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EC8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4A15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E61D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F4B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2E5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A386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201C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4B2B8AD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8C5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13 14 017 000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A8C2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FC7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4B5C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394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85C9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FA1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213288B9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7A3A5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1BF198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10289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F1F08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A697A1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&lt;Buyer&gt;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13FB18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48803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2A3BC16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EC7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2464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DDC9E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6B4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0A8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385C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EE4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63C5EE5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BC6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648D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4DA8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18F3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2725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A7B1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706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E6FD585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55A3A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72FC0D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C712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CD339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401213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0238FF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15D2A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39FF2C7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F312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E475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4A79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DCF1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E04D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C660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2DDA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6C38D47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972F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A41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257E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2FB1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7170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ACBB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7295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5BDB37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343F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D2C5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6B6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6526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6EB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95EB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47232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96BBD2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ACB1F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F5DD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065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C2CD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701F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37C9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F32C6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5D250C80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45731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5D09FA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54A6B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8DA8A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C0281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&lt;Seller&gt;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490807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59D01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5E4FCC4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D675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22A1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1BF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712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0B545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D23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39A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2DB3A96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CAF5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480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BB5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BA69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E2F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CF2D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D55D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25C9D09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7664AD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012AA6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CDE80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24C8BC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9AFC60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D0D9B9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3D7FCC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132128E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39A3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13 08 018 019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CF41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DC47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6F17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9E26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8B2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A1B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4AFBDA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9D0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F199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6A4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DF2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59B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CBCEA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8569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E283E9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C33E6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ABD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F194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AE83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BF513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5CB5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6C8F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455E2B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6DE2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6800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376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A667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54C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5E13C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E823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61DBEA8D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6D6C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968E7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CA480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38F8F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B53609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&lt;Exporter&gt;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E6EA96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C244F3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3D7AA5E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1FF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1A43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5CF7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AB6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62B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0C73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86C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EBBA96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94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29B0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4B4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1C8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98E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51BA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F97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42BB8EB4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5F0BE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lastRenderedPageBreak/>
              <w:t xml:space="preserve">13 01 018 000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590A11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E403E5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7648A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CCF334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9AB389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E65799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0F57109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6EA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C4C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835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2F05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B876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85F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B29F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03A108F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AC2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181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C06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58E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96B15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DD91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7C9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32F7A5B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1C558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A41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38D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136D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1D2C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04C7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1BE8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EF9797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D922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BF9B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D9B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9160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F9B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F9BE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D56D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675879E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B540F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14 01 000 000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89234F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Condições de entrega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1C6BA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5B03B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A97A36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&lt;DeliveryTerms&gt;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24C73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FBA1A8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60E2BD8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08D3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14 01 035 000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6688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INCOTERM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3B11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DC13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DFC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&lt;incotermCode&gt;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A0B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595D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1325E78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F105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709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E18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84C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C1D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98FD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F845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E8638E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F4C8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14 01 020 000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6C862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2111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5C59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1AD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234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936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67AD9D2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2B9C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14 01 037 000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D234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Localização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EAEB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43A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94F7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&lt;location&gt;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9F86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C149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38C5F9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3780E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671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D759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E23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594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&lt;text&gt;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F2CE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4B12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25CA2E7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3AD49B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FB081E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73172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4C0C1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7958F4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&lt;CountryOfDispatch&gt;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5646C2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E54A34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29B3E2D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550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5CB7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B2B6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C2D4F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3205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&lt;countryOfDispatch&gt;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B9D9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8AD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2011FEA9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11AEBD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696CB1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7B88A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36846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812D91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&lt;Destination&gt;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BDF395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368827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7235CBE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35F9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7785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F3A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F46A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1C2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&lt;countryOfDestination&gt;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2F9C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346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4CEAFD3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5CD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67A4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CB0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39A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2EC3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&lt;regionOfDestination&gt;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F20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B82E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1ABB05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1F502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1447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D458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0346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A19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216B8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E43C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4D628C7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99ED0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12 11 000 000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26E815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Entreposto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A22C7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91C6D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855975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&lt;Warehouse&gt;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C597F3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6312D4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1BF9585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74B5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12 11 002 000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2E5E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CFA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AEF2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458D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1357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D6F7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05A15B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F832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12 11 015 000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94A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1BAB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3BA9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2095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DBE2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4F00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0D4C7127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00C68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CD2533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18EE8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841C3D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3C56F6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&lt;PreviousDocument&gt;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E0C627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1E9526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5E4F2E0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DAE4D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489B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FE0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979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BE1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A44F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476D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819D5A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5B75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7FEB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3987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A28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458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FCA2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A054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1885B4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6457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4430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E23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F8DC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186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BFC5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C814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B3B98D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3A95D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50929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D427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B772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77F6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FFAB3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5BC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175452E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637A5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59870B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9E7B3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EB204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4383CB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&lt;AdditionalInformation&gt;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23B76C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40784F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00A4CA2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C5609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5802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1C2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767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55D3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1605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8E2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B8B856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B1FA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AA82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EA7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56B4" w14:textId="1B01FEB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2D2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05DE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5EC6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B61BD3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8E98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12 02 009 000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2B8B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A09E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FC09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351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&lt;text&gt;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1B3D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C0C5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0D96E7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EAED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815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524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6B6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BF9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4B86A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6DD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CD62020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701FF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86A131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E2AE9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4FBB6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D455D4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&lt;SupportingDocument&gt;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D5479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CE711D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06F0E20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B6D7A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B2E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B3C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451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8751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10FB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555F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433C568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C81A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6022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B93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43B7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903F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9F12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41CA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4E1C4CB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0A91F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504E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A928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4E35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282A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33A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5D9A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31B0F5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7C8EC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3C14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B905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827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DF8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E19A2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4DE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3236D4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8BC4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B955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CB7C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3BF6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20E3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&lt;issuingAuthorityName&gt;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8E26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22B4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35CA4F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3395F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CB46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74F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D160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1A66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&lt;dateOfValidity&gt;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FA2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BFD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499E50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C6B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02CCC" w14:textId="77777777" w:rsidR="00B624D0" w:rsidRPr="00040F49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664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869C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7813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&lt;documentLineItemNumber&gt;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E36E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C6EF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5A0E9E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F41B9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D2D507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436CB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ADCBD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72F05E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&lt;AdditionalReference&gt;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C357E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1CF99E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6069FDD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4185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34A8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00F1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0AA1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3D6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2545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334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084F3E8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B422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F69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737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CAB2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EACB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5C9FE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EE5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F54F65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90B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6842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E2F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1D0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5BB6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4710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031D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FE13B8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A933C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50C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A659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82B6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59DD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9E12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DE54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2BD1422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B6152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56EC29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AEBD2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9A8BD5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F332FC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&lt;AdditionsAndDeductions&gt;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7C7C2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B751FD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0FBC5B3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2E97F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46A2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8484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9D94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0906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31B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E37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A7ACCB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3568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AFF7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829B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51A0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3B85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38D85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8DC5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5D560F9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BE4F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BB95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F24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4C72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8588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&lt;amount&gt;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98345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DBF7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EA9BF70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A00C6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07FC39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63CA6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8DE5D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573C85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&lt;AdditionalFiscalReference&gt;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B9B700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8AE3811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6967B31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20EAC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98DE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7058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C07FA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C5E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8199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9D54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15B2EFC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EA9A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13 16 031 000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FA19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71EF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B759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A305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D4C5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5FA5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6F10CD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29B8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207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FED3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C201D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B6C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&lt;VATIdentificationNumber&gt;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9AE2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A627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A47767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871748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950A4F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Remessa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95AC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DC7B95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7DBD32" w14:textId="77777777" w:rsidR="00B624D0" w:rsidRDefault="00B624D0" w:rsidP="00C23829">
            <w:pPr>
              <w:jc w:val="center"/>
            </w:pPr>
            <w:r w:rsidRPr="5F8E2543">
              <w:rPr>
                <w:b/>
                <w:bCs/>
                <w:snapToGrid w:val="0"/>
                <w:color w:val="0000FF"/>
              </w:rPr>
              <w:t>&lt;Consignment&gt;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D01E99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32C1F4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0ECEBCD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8C8B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8D65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BAD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3D83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B25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&lt;referenceNumberUCR&gt;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4A792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D2CD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17AB8FE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EE0B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96B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 de contentor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1CA9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9E8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E95A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&lt;containerIndicator&gt;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10476" w14:textId="77777777" w:rsidR="00B624D0" w:rsidRPr="00A04A8B" w:rsidRDefault="00B624D0" w:rsidP="00C23829">
            <w:pPr>
              <w:rPr>
                <w:color w:val="000000"/>
                <w:szCs w:val="24"/>
              </w:rPr>
            </w:pPr>
            <w:r w:rsidRPr="00A04A8B">
              <w:rPr>
                <w:color w:val="000000"/>
                <w:szCs w:val="24"/>
              </w:rPr>
              <w:t>0 – Mercadorias não transportadas em contentores;</w:t>
            </w:r>
          </w:p>
          <w:p w14:paraId="3E84EAF3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A04A8B">
              <w:rPr>
                <w:color w:val="000000"/>
                <w:szCs w:val="24"/>
              </w:rPr>
              <w:t>1 – Mercadorias transportadas em contentores.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63C1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679E30F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C531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19 03 000 000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0F03" w14:textId="77777777" w:rsidR="00B624D0" w:rsidRPr="00040F49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Modo de transporte na fronteira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E3B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5E16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48C5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&lt;modeOfTransportAtTheBorder&gt;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9161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3496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3252A06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A333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BFF5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Modo de transporte interior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F096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80D1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AAA9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&lt;inlandModeOfTransport&gt;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DD3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7552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121FB4C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18D6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A826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9AF6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A607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3F74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&lt;grossMass&gt;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2E37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D49A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098F0170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67351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19 07 000 000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BDA44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Equipamento de transporte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A13DA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C7903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F4E95E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&lt;TransportEquipment&gt;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A9B55B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F47B6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6E358BD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6E3E1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F7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4373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166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3CDC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9388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9B36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64343F7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3250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19 07 063 000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F661E" w14:textId="77777777" w:rsidR="00B624D0" w:rsidRPr="00040F49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Número de identificação do contentor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3CB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E9AE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B39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&lt;containerIdentificationNumber&gt;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F238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343F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63011D0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38A21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86DBEB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Referência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AFAE99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C9F075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1AA047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&lt;GoodsReference&gt;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83B397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8D5BA1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1953F10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3AB53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6CD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435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39ABA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B2E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31FE1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046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A68CB6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17F4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19 07 044 000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2D9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B6027B">
              <w:rPr>
                <w:b/>
                <w:bCs/>
                <w:color w:val="000000"/>
                <w:szCs w:val="24"/>
              </w:rPr>
              <w:t>Número da adição da declaração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EDF0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57E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C07A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&lt;declarationGoodsItemNumber&gt;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F014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496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369A523F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F2A7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16 15 000 000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1D1C75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Localização das mercadorias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D9667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3D5C7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103A22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&lt;LocationOfGoods&gt;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931772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F75C3D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3D8EE08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21CA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16 15 045 000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2A789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1FD5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028B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3DA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&lt;typeOfLocation&gt;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57149" w14:textId="77777777" w:rsidR="00B624D0" w:rsidRPr="00040F49" w:rsidRDefault="00B624D0" w:rsidP="00C23829">
            <w:pPr>
              <w:rPr>
                <w:color w:val="000000"/>
              </w:rPr>
            </w:pPr>
            <w:r w:rsidRPr="000A66C7">
              <w:rPr>
                <w:color w:val="000000"/>
              </w:rPr>
              <w:t>Lista de Códigos: A - Localização designada B - Local autorizado C - Local aprovado D - Outros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BEC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7F8720A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E3F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8DE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33C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82BDD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79D9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&lt;qualifierOfIdentification&gt;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AD2C" w14:textId="77777777" w:rsidR="00B624D0" w:rsidRPr="00040F49" w:rsidRDefault="00B624D0" w:rsidP="00C23829">
            <w:pPr>
              <w:rPr>
                <w:color w:val="000000"/>
              </w:rPr>
            </w:pPr>
            <w:r w:rsidRPr="07078EB4">
              <w:rPr>
                <w:color w:val="000000" w:themeColor="text1"/>
              </w:rPr>
              <w:t>Da lista de códigos disponíveis apenas o código V, Y e Z podem ser utilizados nacionalmente. 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4679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1BC2392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CE9B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16 15 036 000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E976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0B6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8749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D6AF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E7D9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4281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17A75E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7FF6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E425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autorização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43D0E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0B1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061D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&lt;authorisationNumber&gt;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761A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518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0D524CE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AC78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16 15 053 000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6973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adicional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3B99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316C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D394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&lt;additionalIdentifier&gt;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BAECA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D4C3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426C7D4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5CE8C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16 15 047 000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59D561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Estância aduaneira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5BDCF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385A1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E47827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E21D33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870DBC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4C9E4EC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E46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16 15 047 001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271A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FA6E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E5F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5772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84DC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BA9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2B2856FB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41285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16 15 048 000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B5A212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1747CE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2A9DAD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EFC8A5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F130C4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E8AC56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5E978BF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D98B3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16 15 048 049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7E9B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EC1EA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2081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C811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28E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8DB7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B10569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5D9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16 15 048 050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15CE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5CFF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87D4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670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945C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170C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4C0BD8B7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69F99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16 15 051 000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B561AA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Operador económico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70694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82F32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6E167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&lt;EconomicOperator&gt;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21C22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2E3DF6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568246A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5AFD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16 15 051 017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85A6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1B07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A6BEF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B95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13E4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17C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10AE230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DCE14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16 15 018 000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A9F74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84165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A8C8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CD1CD6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D80DC4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94F1BF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397A63F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40EF3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16 15 018 019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4D0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D04B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A4DBF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588D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005A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F96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308FCB6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F7A3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DFA3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D25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9115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B509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F486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B2C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56DDDB4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ABDA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99E7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0C79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EAE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AF0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2C35E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BCB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527DCD5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E793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16 15 018 020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ABAA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B69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77B5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2E90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2B57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9779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882B545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3C967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16 15 081 000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655516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7DD82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DA1B9E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62793B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&lt;PostcodeAddress&gt;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D19797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B13672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06C4774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C34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1336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D7C0A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C570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DD9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BB8F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447D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5A1926D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0513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16 15 081 025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922F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04CF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0EF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3FB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&lt;houseNumber&gt;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9301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DAE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3EE1640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2D14F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16 15 081 020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46BB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4FECE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00EF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9C87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FDF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B58F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53CB2EC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C67DD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19 06 000 000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D758A8" w14:textId="77777777" w:rsidR="00B624D0" w:rsidRPr="00040F49" w:rsidRDefault="00B624D0" w:rsidP="00C23829">
            <w:r w:rsidRPr="00040F49">
              <w:rPr>
                <w:b/>
                <w:bCs/>
                <w:snapToGrid w:val="0"/>
                <w:color w:val="0000FF"/>
              </w:rPr>
              <w:t>Meio de transporte à chegada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108E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6FB15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F3BA51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&lt;ArrivalTransportMeans&gt;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F6920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B0D733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01FAA1A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B0B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19 06 061 000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6A6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7F9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1374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2182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&lt;typeOfIdentification&gt;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4571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E1AE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527E87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9459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19 06 017 000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E656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4105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2FF7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64B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80E0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E45C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05D68B49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0D085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19 08 000 000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061B3F" w14:textId="77777777" w:rsidR="00B624D0" w:rsidRPr="00040F49" w:rsidRDefault="00B624D0" w:rsidP="00C23829">
            <w:r w:rsidRPr="00040F49">
              <w:rPr>
                <w:b/>
                <w:bCs/>
                <w:snapToGrid w:val="0"/>
                <w:color w:val="0000FF"/>
              </w:rPr>
              <w:t>Meio de transporte ativo na fronteira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4FFC5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90F8F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AAECED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&lt;ActiveBorderTransportMeans&gt;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FFC7E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9630AE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0B0F84C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A1D9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19 08 062 000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6B9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Nacionalidade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381F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D93FA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2E75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&lt;nationality&gt;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0CDE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77E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0FB6CF6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649DA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000833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4756C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D910B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63496C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&lt;TransportDocument&gt;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048157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E29690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1660646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E9780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6F7F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43EC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8BDD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A92F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6284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744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1809BA7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91F3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E1E6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FE1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11D7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5096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32E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78F8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59A44BF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E05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4E4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E518E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BA01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1ED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D578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3857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4A1950F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036135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B4E840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Adição de Mercadorias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3EA95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F3D43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FFDE4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&lt;GoodsShipmentItem&gt;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5C0679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70FFFD" w14:textId="77777777" w:rsidR="00B624D0" w:rsidRDefault="00B624D0" w:rsidP="00C23829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0546B2" w14:paraId="3DDD2C0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32B0E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9B7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3125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A11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706F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3A40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94A8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22B274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E121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11 03 000 000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882CD" w14:textId="77777777" w:rsidR="00B624D0" w:rsidRPr="00040F49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N</w:t>
            </w:r>
            <w:r>
              <w:rPr>
                <w:b/>
                <w:bCs/>
                <w:color w:val="000000"/>
                <w:szCs w:val="24"/>
              </w:rPr>
              <w:t>úmero</w:t>
            </w:r>
            <w:r w:rsidRPr="00040F49">
              <w:rPr>
                <w:b/>
                <w:bCs/>
                <w:color w:val="000000"/>
                <w:szCs w:val="24"/>
              </w:rPr>
              <w:t xml:space="preserve"> da adição da declaração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EBDC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343D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C8E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&lt;declarationGoodsItemNumber&gt;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0F1D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A166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74FC89A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3DF6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99 05 000 000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8FEC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624D26">
              <w:rPr>
                <w:b/>
                <w:bCs/>
                <w:color w:val="000000"/>
                <w:szCs w:val="24"/>
              </w:rPr>
              <w:t>Natureza da transação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EE3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A5ABF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8416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&lt;natureOfTransaction&gt;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1FB8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B9EE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6A721FC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447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4C56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Valor estatístico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4D18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7508F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44F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&lt;statisticalValue&gt;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5328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FC9E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13C1328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D6B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12 08 000 000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CD4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referência/NRUR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F49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DA0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FA10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&lt;referenceNumberUCR&gt;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274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Utilização livre pelo Operador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1FF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2D34800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79E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15 09 000 000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029C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aceitação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53D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040D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3400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&lt;acceptanceDate&gt;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5B67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dados só deverá ser utilizado nas declarações complementares.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E4D9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0546B2" w14:paraId="45A79B49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1FD63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12 12 000 000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6A0819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Autorização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C5742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07056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66B0C3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&lt;Authorisation&gt;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97DDD1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55E83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50287F2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D153D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4973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A21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D5F4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BC183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B9F5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F9B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18F7B90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F86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D6872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CE63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9595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851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DAF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EE4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766DCE3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84B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ADA72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F91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D19A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F084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ABD4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B8DD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767987A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D150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12 12 080 000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BBF79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Titular da autorização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D656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7E6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FD6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&lt;holderOfTheAuthorisation&gt;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F076E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CCFB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32B37489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5517C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11 09 000 000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7D5972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Regime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DD60CD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D7720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3DB941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&lt;Procedure&gt;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F8B620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FB65B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5927F6C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A7D7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317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solicitado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48A4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918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73E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&lt;requestedProcedure&gt;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8997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56D8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6470288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36AF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11 09 002 000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A64E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CE084E">
              <w:rPr>
                <w:b/>
                <w:bCs/>
                <w:color w:val="000000"/>
                <w:szCs w:val="24"/>
              </w:rPr>
              <w:t>Regime precedente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F067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83FA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F06F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&lt;previousProcedure&gt;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B9A15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2FBB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7EA5E966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D0671D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109EB8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Regime adicional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A5FB38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A36F4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F0F220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&lt;AdditionalProcedure&gt;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858EB7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C0DB33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7F691DE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DEE6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EE64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64CD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F0D1A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8A5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61B0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792D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5B1214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CA138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11 10 000 000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E90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Regime adicional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5FCA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B3CB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C18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&lt;additionalProcedure&gt;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D371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78DA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1A8A970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62E5A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2E2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5B6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B425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D2D5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6639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E84D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444290FF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D1A61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13 14 000 000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C9391" w14:textId="77777777" w:rsidR="00B624D0" w:rsidRPr="00040F49" w:rsidRDefault="00B624D0" w:rsidP="00C23829">
            <w:r w:rsidRPr="00040F49">
              <w:rPr>
                <w:b/>
                <w:bCs/>
                <w:snapToGrid w:val="0"/>
                <w:color w:val="0000FF"/>
              </w:rPr>
              <w:t>Outros intervenientes na cadeia logística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16272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F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E7BD6E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5B17BF" w14:textId="725A5A13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&lt;AdditionalSup</w:t>
            </w:r>
            <w:r w:rsidR="00585737">
              <w:rPr>
                <w:b/>
                <w:bCs/>
                <w:snapToGrid w:val="0"/>
                <w:color w:val="0000FF"/>
              </w:rPr>
              <w:t>p</w:t>
            </w:r>
            <w:r>
              <w:rPr>
                <w:b/>
                <w:bCs/>
                <w:snapToGrid w:val="0"/>
                <w:color w:val="0000FF"/>
              </w:rPr>
              <w:t>lyChainActor&gt;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AB0514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EEB27F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5239E11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5ED4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FBCD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C451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898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A62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E1E0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210C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4ADAB3F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DA19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13 14 031 000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D4DC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E04B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B60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B1B0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9C81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D282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1394BDF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DDD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13 14 017 000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0F72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8700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F117D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CAC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6942E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78A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5FAE5CC5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488D0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569597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Comprador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5921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B2DDE3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F743A1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&lt;Buyer&gt;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EA3C20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1159CA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58A6B4F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C8DC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B6AD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EF93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CDBD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9C3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E813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FB3E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5ED96F7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12B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0C08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74CD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BC4B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6C74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788A5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1EEF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1947C03E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95299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13 09 018 000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69D3D6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F078E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5A3C2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2C470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F6EAD6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9BC7AA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3E6BCC1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6CB2F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13 09 018 019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DC0E9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87C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BD50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85192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E3AB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E33F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1F5C7DA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16DE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8E02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1B5D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923F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66D9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6003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E0D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30B0331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B48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2993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E9D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9CB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1FAC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DB0D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5927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3F4DF64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207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13 09 018 022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A9D0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5FAA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E3AA7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CEBE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3424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2889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6AEB723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EE905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13 08 000 000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24EF97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Vendedor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084959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F2BED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8FF9F9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&lt;Seller&gt;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75A451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2D8F9E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738A533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B5A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4D8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AA0F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E0B0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B046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5E2F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163B2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1D9B7E6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8587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709F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6848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603A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261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A96B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52AE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6D279A8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D7F9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13 08 018 000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406CA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254BE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DC97B5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B4D199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D9A210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2B2498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2789866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03FE8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13 08 018 019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05B5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D951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E585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F1303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9300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489D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2A766D2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6E4B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0B6D0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393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9727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C1E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48F9E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6772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26A5CD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59A4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B6E7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A275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5345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4C1D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5591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54F26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2E62652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890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13 08 018 022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DEB73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E68B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97A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CFE5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5227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520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2AB250B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CF731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801998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Exportador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62B1E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51163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CED1AB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&lt;Exporter&gt;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4E46BD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FCB4A7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06F9C36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8B736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96DF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DA3F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8AC2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1111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4651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B7CA6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68BF633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EFE6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822F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6AD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8D54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E5B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EAC2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EDB4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06AA149A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4F5F07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13 01 018 000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FD3BAD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E7352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EF5385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63BED4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9C969F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4B0FCE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064AD18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055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13 01 018 019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B2A6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5BF8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744A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F0F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AC9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194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46096D1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3D60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6525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82E2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7098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5F3A3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7B6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AC0F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4016CA7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AEF62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7AB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788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B8A4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54D9D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F6F4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D30F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2FAC377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296F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13 01 018 022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66A1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168A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7B4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DCC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047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8A706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736A118C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8C976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B5BB87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Origem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7EB75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40B0F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D09AF6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&lt;Origin&gt;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D5BCE9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BD2611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74AE679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00A9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16 08 000 000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41DD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9EE7E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1763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12F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&lt;countryOfOrigin&gt;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A469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34C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756641E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92023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2CA89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origem preferencial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0D23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904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4B6C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&lt;countryOfPreferentialOrigin&gt;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4D8F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726A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23A9FFFC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FBC67C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FA7576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País de expedição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7917C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929E1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C8906F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&lt;CountryOfDispatch&gt;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59BA42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B37D7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1C8A377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E27F5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D1C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expedição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5940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B36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723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&lt;countryOfDispatch&gt;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7113C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CEF6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652698A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7F78CB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A0167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Destino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24976D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D1DD4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21EA57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&lt;Destination&gt;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2802BF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FE0586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08E88E1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A461D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16 03 000 000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0700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 de destino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747F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8CC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4AB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&lt;countryOfDestination&gt;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F3C11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5B3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33316AB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25D3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16 04 000 000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AEEF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Região de destino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E2F0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E18D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B19DE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&lt;regionOfDestination&gt;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C0A9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E9AB2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507AF4D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7D656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4B4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B8C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8CB1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529B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E605E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3DEE6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4CE40DD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0FF3C3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074BE5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Mercadoria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DF751AE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05509D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F246B0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&lt;Commodity&gt;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B8EBBDC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C9AC4E" w14:textId="77777777" w:rsidR="00B624D0" w:rsidRDefault="00B624D0" w:rsidP="00C23829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0546B2" w14:paraId="0CE4ECD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2F0D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18 05 000 000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DD00D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Descrição das mercadorias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37728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F443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20E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&lt;descriptionOfGoods&gt;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1760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A82B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4B8DE9A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F99F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18 08 000 000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2CE6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CUS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63E2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B697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9A10B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&lt;CUSCode&gt;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4006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1693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6EC9B14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9659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99 01 000 000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B14FF" w14:textId="77777777" w:rsidR="00B624D0" w:rsidRPr="00040F49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Número de ordem do contingente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1248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F0C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4425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&lt;quotaOrderNumber&gt;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1EC5D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5855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75094B2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2B3A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18 10 000 000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2023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mercadoria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C43A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B9284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0A4A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&lt;typeOfGoods&gt;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A48B5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402B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0546B2" w14:paraId="0F5249A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5BA6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18 09 000 000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1D4FD9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Código da mercadoria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8CFB6A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96171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FFCBA7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&lt;CommodityCode&gt;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34B5C2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2DD508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06F946F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886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5B8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SH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969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40C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D9E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&lt;harmonizedSystemSubheadingCode&gt;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257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D8A2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73CB6A2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55CB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90637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NC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05209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E5E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D4F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&lt;combinedNomenclatureCode&gt;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7B9C1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EE4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6E32C06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D2E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CD018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TARIC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2E8A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4DD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DAFC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&lt;taricCode&gt;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9B13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CE5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30029EC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0C8710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7A641A8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Código adicional TARIC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31C9D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19D24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A45045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&lt;TaricAdditionalCode&gt;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A8518A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4CF93D" w14:textId="77777777" w:rsidR="00B624D0" w:rsidRDefault="00B624D0" w:rsidP="00C23829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0546B2" w14:paraId="21FE248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14D38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C47E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EDB0E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6912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AB8A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4081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5A2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19BE280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B062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18 09 059 000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2D8E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TARIC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8988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1054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6D8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&lt;taricAdditionalCode&gt;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B93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44F2C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7FA78E6D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131EC4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006D8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Código adicional nacional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63447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4570D4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063D53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&lt;NationalAdditionalCode&gt;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6B577F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85B68" w14:textId="77777777" w:rsidR="00B624D0" w:rsidRDefault="00B624D0" w:rsidP="00C23829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0546B2" w14:paraId="75440FC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F04B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26176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1BB2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534A9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21668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538C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EB7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04FE0FC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D912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18 09 060 000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60219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adicional nacional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41C3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6B706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2B35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&lt;nationalAdditionalCode&gt;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7BC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4DF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6363709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067D1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B6F9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4528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E4BF2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47362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B42BC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BC86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7B6798A7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E3D7B3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D6F5B9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Medidas das mercadorias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9D923F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006522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34B912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&lt;GoodsMeasure&gt;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ACBAC9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86834B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7CFF163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838A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2D6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líquida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380B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3AD2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58821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&lt;netMass&gt;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43C3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70F3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3A69058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B531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18 02 000 000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7F80A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Unidades suplementares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345F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EBC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7A76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&lt;supplementaryUnits&gt;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DF527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2D818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4F49179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61310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32C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Massa bruta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75164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3348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35B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&lt;grossMass&gt;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F57D2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B874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5C8A3393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1A4FA6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6E66B4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Linha da fatura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66C13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0FFD55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7653E2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&lt;InvoiceLine&gt;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CF32C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B89B24E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10B95E5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9750E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14 08 000 000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C6E1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adição faturado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7E6D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477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3376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&lt;itemAmountInvoiced&gt;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1AF68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F0B7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AE61EB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6522D9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F6A03E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Cálculo das imposições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6E5A5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8BAF9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B14DB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&lt;CalculationOfTaxes&gt;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C04D3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1208BD" w14:textId="77777777" w:rsidR="00B624D0" w:rsidRDefault="00B624D0" w:rsidP="00C23829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0546B2" w14:paraId="3539D46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32A9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84660" w14:textId="77777777" w:rsidR="00B624D0" w:rsidRPr="00040F49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Montante total dos direitos e imposições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0A79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9459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5226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&lt;totalDutiesAndTaxesAmount&gt;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F60BB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ED97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0BEA4B0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5ED94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F3C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0B951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3AF5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C9D5F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&lt;preference&gt;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E339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AE73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0546B2" w14:paraId="21C5483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CBF1B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14 03 000 000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4C42CE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Direitos e imposições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ABA410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C1E1BC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FDE707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&lt;DutiesAndTaxes&gt;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4C998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067BB9" w14:textId="77777777" w:rsidR="00B624D0" w:rsidRDefault="00B624D0" w:rsidP="00C23829">
            <w:r>
              <w:rPr>
                <w:snapToGrid w:val="0"/>
                <w:color w:val="0000FF"/>
              </w:rPr>
              <w:t>6</w:t>
            </w:r>
            <w:r>
              <w:t xml:space="preserve"> </w:t>
            </w:r>
          </w:p>
        </w:tc>
      </w:tr>
      <w:tr w:rsidR="000546B2" w14:paraId="52C1096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4D6E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2F54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9677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70AC1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45872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1C816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B015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44C4E1D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23398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14 03 039 000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22822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imposição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A78FF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7D8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D0C1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&lt;taxType&gt;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E350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E51CD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5FD4791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9C48F" w14:textId="77777777" w:rsidR="00B624D0" w:rsidRDefault="00B624D0" w:rsidP="00C23829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683A9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5987A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74EF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E5BD5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5FA6E" w14:textId="77777777" w:rsidR="00B624D0" w:rsidRPr="00040F49" w:rsidRDefault="00B624D0" w:rsidP="00C23829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3810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791A11E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E81A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14 03 038 000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6269B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pagamento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3D735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F05C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8C6AC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&lt;methodOfPayment&gt;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A98BC" w14:textId="77777777" w:rsidR="00B624D0" w:rsidRPr="00E700E5" w:rsidRDefault="00B624D0" w:rsidP="00C23829">
            <w:pPr>
              <w:rPr>
                <w:snapToGrid w:val="0"/>
                <w:szCs w:val="24"/>
              </w:rPr>
            </w:pPr>
            <w:r w:rsidRPr="00E700E5">
              <w:rPr>
                <w:snapToGrid w:val="0"/>
                <w:szCs w:val="24"/>
              </w:rPr>
              <w:t>Não preencher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265D9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055590D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4746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14 03 042 000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13FA5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de imposição devido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501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6B10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90879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&lt;payableTaxAmount&gt;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E49F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D795B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</w:tr>
      <w:tr w:rsidR="000546B2" w14:paraId="285707F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A280D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 xml:space="preserve">14 03 040 000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349D4D" w14:textId="77777777" w:rsidR="00B624D0" w:rsidRDefault="00B624D0" w:rsidP="00C23829">
            <w:r>
              <w:rPr>
                <w:b/>
                <w:bCs/>
                <w:snapToGrid w:val="0"/>
                <w:color w:val="0000FF"/>
              </w:rPr>
              <w:t>Base tributável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8388D6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2548F1" w14:textId="77777777" w:rsidR="00B624D0" w:rsidRDefault="00B624D0" w:rsidP="00C23829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6C1F2B" w14:textId="77777777" w:rsidR="00B624D0" w:rsidRDefault="00B624D0" w:rsidP="00C23829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&lt;TaxBase&gt;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F47164" w14:textId="77777777" w:rsidR="00B624D0" w:rsidRDefault="00B624D0" w:rsidP="00C23829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AEC8B9" w14:textId="77777777" w:rsidR="00B624D0" w:rsidRDefault="00B624D0" w:rsidP="00C23829">
            <w:r>
              <w:rPr>
                <w:snapToGrid w:val="0"/>
                <w:color w:val="0000FF"/>
              </w:rPr>
              <w:t>7</w:t>
            </w:r>
            <w:r>
              <w:t xml:space="preserve"> </w:t>
            </w:r>
          </w:p>
        </w:tc>
      </w:tr>
      <w:tr w:rsidR="000546B2" w14:paraId="07AA839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8A53C" w14:textId="77777777" w:rsidR="00B624D0" w:rsidRDefault="00B624D0" w:rsidP="00C23829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7ABDC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188C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F95FE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9F0AA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276DC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6AC3E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0546B2" w14:paraId="2FA4648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131F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48E1" w14:textId="77777777" w:rsidR="00B624D0" w:rsidRDefault="00B624D0" w:rsidP="00C23829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da imposição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9B78D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397EF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n..17,3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85B07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&lt;taxRate&gt;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90604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8A59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0546B2" w14:paraId="3C63256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22387" w14:textId="77777777" w:rsidR="00B624D0" w:rsidRDefault="00B624D0" w:rsidP="00C23829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14 03 040 005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9D59F" w14:textId="77777777" w:rsidR="00B624D0" w:rsidRPr="00040F49" w:rsidRDefault="00B624D0" w:rsidP="00C23829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51DF6" w14:textId="77777777" w:rsidR="00B624D0" w:rsidRDefault="00B624D0" w:rsidP="00C23829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B411B" w14:textId="77777777" w:rsidR="00B624D0" w:rsidRDefault="00B624D0" w:rsidP="00C2382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8160" w14:textId="77777777" w:rsidR="00B624D0" w:rsidRDefault="00B624D0" w:rsidP="00C23829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&lt;measurementUnitAndQualifier&gt;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90E2E" w14:textId="77777777" w:rsidR="00B624D0" w:rsidRDefault="00B624D0" w:rsidP="00C23829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A711" w14:textId="77777777" w:rsidR="00B624D0" w:rsidRDefault="00B624D0" w:rsidP="00C23829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88387F" w14:paraId="2FD8931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7823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8CE27" w14:textId="58576E05" w:rsidR="0088387F" w:rsidRPr="007E4A1F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7E4A1F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7652" w14:textId="2D248D2F" w:rsidR="0088387F" w:rsidRPr="007E4A1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 w:rsidRPr="007E4A1F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24EB" w14:textId="6E4915F8" w:rsidR="0088387F" w:rsidRPr="007E4A1F" w:rsidRDefault="0088387F" w:rsidP="0088387F">
            <w:pPr>
              <w:jc w:val="center"/>
              <w:rPr>
                <w:color w:val="000000"/>
                <w:szCs w:val="24"/>
              </w:rPr>
            </w:pPr>
            <w:r w:rsidRPr="007E4A1F"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3265" w14:textId="04DCB964" w:rsidR="0088387F" w:rsidRPr="007E4A1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E4A1F">
              <w:rPr>
                <w:b/>
                <w:bCs/>
                <w:snapToGrid w:val="0"/>
                <w:szCs w:val="24"/>
              </w:rPr>
              <w:t>&lt;CCQualifierForMeasurementUnitAndQualifier&gt;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0439A" w14:textId="22C0F331" w:rsidR="0088387F" w:rsidRPr="007E4A1F" w:rsidRDefault="0088387F" w:rsidP="0088387F">
            <w:pPr>
              <w:rPr>
                <w:b/>
                <w:bCs/>
                <w:snapToGrid w:val="0"/>
                <w:szCs w:val="24"/>
              </w:rPr>
            </w:pPr>
            <w:r w:rsidRPr="007E4A1F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4EF9" w14:textId="1A389D74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88387F" w14:paraId="243019E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806A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14 03 040 006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12B7D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E311B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E925A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73B6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&lt;quantity&gt;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1856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F6199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88387F" w14:paraId="2842ECB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6FCA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14 03 040 014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784B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9BE7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0D1C5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C5F4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&lt;amount&gt;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062D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D8EFB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88387F" w14:paraId="0FE2225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08898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14 03 040 043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EDB6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 da imposição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02552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4C290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C6E2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&lt;taxAmount&gt;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2AB42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0F70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</w:tr>
      <w:tr w:rsidR="0088387F" w14:paraId="0BC5BCD4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4BFFB3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14 12 000 000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9D7AA7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Valor postal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771FA0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05177C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62F27F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&lt;PostalValue&gt;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FDD51D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E5B7B7" w14:textId="77777777" w:rsidR="0088387F" w:rsidRDefault="0088387F" w:rsidP="0088387F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88387F" w14:paraId="218EFD6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9C039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0ED2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5460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CA681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C779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&lt;currency&gt;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5FDB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B39A2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88387F" w14:paraId="0218EE8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C3482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14 12 014 000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71BC5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1256A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52CF8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B21A6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&lt;amount&gt;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CB4D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1553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88387F" w14:paraId="05FB4AF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82FDDF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18 06 000 000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52052A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Volumes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9D1319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F25CB4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DB4F30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&lt;Packaging&gt;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A79D090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42DBE9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61DE2A6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6DC77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47DB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705E7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A72DD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5838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43DB1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F932F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57B3395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3B7E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18 06 003 000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D0FEF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948C0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8AA38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F039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&lt;typeOfPackages&gt;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A984B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4A11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38D27E9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B2C7A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18 06 004 000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5F971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F5BF0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D1A4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5570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&lt;numberOfPackages&gt;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325D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DECCF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1849DD7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E5172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18 06 054 000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77B47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Marcas de expedição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105D1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91784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7EEB6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&lt;shippingMarks&gt;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D61BC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23D1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A814FE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C1340E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12 01 000 000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F6EE87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Documentos precedentes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98B08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79183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264619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&lt;PreviousDocument&gt;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05C227E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A42DE4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331CCA2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25296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73B41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902A2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C868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2987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D0187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5795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1123081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4A1B2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C0DD7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BEBC3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7EF1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BAFE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C7B23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CD7E3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1B9F0C0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93D89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5D9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4C212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5F524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A66A7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1092F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A14DB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27BA97A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CFC66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BB411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7AFF0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57A22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2C36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06DC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FE756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0E87143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97BA0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12 01 003 000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704E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volumes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94F9B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FBD09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3BFEF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&lt;typeOfPackages&gt;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2078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59AF8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1C8AC0B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EEF3F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D345B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volumes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5343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00C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3275B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&lt;numberOfPackages&gt;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9CB31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D776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24C5568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F9688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12 01 005 000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E8A69" w14:textId="77777777" w:rsidR="0088387F" w:rsidRPr="00040F49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0E862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FCC1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0230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&lt;measurementUnitAndQualifier&gt;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D6045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319E6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74061F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649BB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5EC6" w14:textId="4539EF2B" w:rsidR="0088387F" w:rsidRPr="007E4A1F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7E4A1F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BDBF2" w14:textId="5A990D4D" w:rsidR="0088387F" w:rsidRPr="007E4A1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 w:rsidRPr="007E4A1F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C33B" w14:textId="3CA02428" w:rsidR="0088387F" w:rsidRPr="007E4A1F" w:rsidRDefault="0088387F" w:rsidP="0088387F">
            <w:pPr>
              <w:jc w:val="center"/>
              <w:rPr>
                <w:color w:val="000000"/>
                <w:szCs w:val="24"/>
              </w:rPr>
            </w:pPr>
            <w:r w:rsidRPr="007E4A1F"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92FC" w14:textId="6697DC8F" w:rsidR="0088387F" w:rsidRPr="007E4A1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E4A1F">
              <w:rPr>
                <w:b/>
                <w:bCs/>
                <w:snapToGrid w:val="0"/>
                <w:szCs w:val="24"/>
              </w:rPr>
              <w:t>&lt;CCQualifierForMeasurementUnitAndQualifier&gt;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C49C" w14:textId="6AF54578" w:rsidR="0088387F" w:rsidRPr="007E4A1F" w:rsidRDefault="0088387F" w:rsidP="0088387F">
            <w:pPr>
              <w:rPr>
                <w:b/>
                <w:bCs/>
                <w:snapToGrid w:val="0"/>
                <w:szCs w:val="24"/>
              </w:rPr>
            </w:pPr>
            <w:r w:rsidRPr="007E4A1F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6034" w14:textId="5E76FF88" w:rsidR="0088387F" w:rsidRPr="007E4A1F" w:rsidRDefault="0088387F" w:rsidP="0088387F">
            <w:pPr>
              <w:rPr>
                <w:color w:val="000000"/>
                <w:szCs w:val="24"/>
              </w:rPr>
            </w:pPr>
            <w:r w:rsidRPr="007E4A1F">
              <w:rPr>
                <w:color w:val="000000"/>
                <w:szCs w:val="24"/>
              </w:rPr>
              <w:t>5</w:t>
            </w:r>
          </w:p>
        </w:tc>
      </w:tr>
      <w:tr w:rsidR="0088387F" w14:paraId="43C414C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49DC8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D25A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B896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D2FEE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48458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&lt;quantity&gt;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5F75D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F8AF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04CBB3A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F747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12 01 007 000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153D4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Identificador da adição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E195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FC462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DA05F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&lt;goodsItemIdentifier&gt;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E1BE8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13A06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2A28477F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B73FEF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12 02 000 000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1C6923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Informação adicional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FA337B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5A3A7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B41512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&lt;AdditionalInformation&gt;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993C23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A4FA6F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4446503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9E70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1D94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DB05F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42539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C716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6667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BEE5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D5B734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F9BDA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12 02 008 000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E68B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B2F00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6D7EF" w14:textId="195022A6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6C9D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D531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16B3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E380C6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4828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6E699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93AAC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B01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AFB5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06E52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52923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6BEDD8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028BA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12 02 009 000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73D96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2916A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154E4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904F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&lt;text&gt;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870CA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E2ADB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39F3D46F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44CF25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12 03 000 000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CB8F24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Documentos de suporte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3F239C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45CEBF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193C44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&lt;SupportingDocument&gt;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29F676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E0ED13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407C046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97AC4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7A63F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167B9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4FDD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446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FA2A0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A13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3177AB5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12D64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756F4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FB1C5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3B852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2EEE4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37725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EA9DE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26B8276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55F5B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800B9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08ACE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9D342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A5D54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B0488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A4E9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3A436B0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C936E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0A3DA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AA136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77C3E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63874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0A37D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CDB3C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A1BCF0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E542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DE168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 entidade emissora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D10C0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8518B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D1964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&lt;issuingAuthorityName&gt;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3C747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C03E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88E16E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15A51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12 03 005 000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2A021" w14:textId="77777777" w:rsidR="0088387F" w:rsidRPr="00040F49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Unidade de medida e qualificador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5EF7F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CF5B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C7F0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&lt;measurementUnitAndQualifier&gt;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B08D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C5C0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8C80EF4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5859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34FC" w14:textId="7067B78F" w:rsidR="0088387F" w:rsidRPr="007E4A1F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7E4A1F">
              <w:rPr>
                <w:b/>
                <w:bCs/>
                <w:color w:val="000000"/>
                <w:szCs w:val="24"/>
              </w:rPr>
              <w:t>Qualificador DC Unidade de medida e qualificador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7B8B" w14:textId="6F99D969" w:rsidR="0088387F" w:rsidRPr="007E4A1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 w:rsidRPr="007E4A1F"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4EBA" w14:textId="042C2FE8" w:rsidR="0088387F" w:rsidRPr="007E4A1F" w:rsidRDefault="0088387F" w:rsidP="0088387F">
            <w:pPr>
              <w:jc w:val="center"/>
              <w:rPr>
                <w:color w:val="000000"/>
                <w:szCs w:val="24"/>
              </w:rPr>
            </w:pPr>
            <w:r w:rsidRPr="007E4A1F"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F722" w14:textId="71FACC0A" w:rsidR="0088387F" w:rsidRPr="007E4A1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 w:rsidRPr="007E4A1F">
              <w:rPr>
                <w:b/>
                <w:bCs/>
                <w:snapToGrid w:val="0"/>
                <w:szCs w:val="24"/>
              </w:rPr>
              <w:t>&lt;CCQualifierForMeasurementUnitAndQualifier&gt;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AB8" w14:textId="154417BC" w:rsidR="0088387F" w:rsidRPr="007E4A1F" w:rsidRDefault="0088387F" w:rsidP="0088387F">
            <w:pPr>
              <w:rPr>
                <w:b/>
                <w:bCs/>
                <w:snapToGrid w:val="0"/>
                <w:szCs w:val="24"/>
              </w:rPr>
            </w:pPr>
            <w:r w:rsidRPr="007E4A1F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26BD" w14:textId="5360B3BD" w:rsidR="0088387F" w:rsidRPr="007E4A1F" w:rsidRDefault="0088387F" w:rsidP="0088387F">
            <w:pPr>
              <w:rPr>
                <w:color w:val="000000"/>
                <w:szCs w:val="24"/>
              </w:rPr>
            </w:pPr>
            <w:r w:rsidRPr="007E4A1F">
              <w:rPr>
                <w:color w:val="000000"/>
                <w:szCs w:val="24"/>
              </w:rPr>
              <w:t>5</w:t>
            </w:r>
          </w:p>
        </w:tc>
      </w:tr>
      <w:tr w:rsidR="0088387F" w14:paraId="154A362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05E4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12 03 006 000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BC63B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Quantidade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0AD6F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A59A9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n..16,6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E762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&lt;quantity&gt;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3E4A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A8196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419F5F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B5346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829D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Data de validade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A73D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9FB5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CC6B5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&lt;dateOfValidity&gt;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F36F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AAF76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0608FF7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019C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3763E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Moeda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C07AE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F9247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B6F21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&lt;currency&gt;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2DD1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162D3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568E6F1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D1E4C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12 03 013 000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00794" w14:textId="77777777" w:rsidR="0088387F" w:rsidRPr="00040F49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Número da linha da adição no documento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F748E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769D6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397E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&lt;documentLineItemNumber&gt;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6F45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F4B0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5292B86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97305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12 03 014 000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E453B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2CE0A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14CD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5B4A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&lt;amount&gt;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E6C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3FC8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4067D4D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B9B5C3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12 04 000 000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7EF253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Referências adicionais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336FE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0163C5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5D70EE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&lt;AdditionalReference&gt;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C237BF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179B1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50F180A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D282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8F69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B5BE0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08B1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4248E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B2E75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144C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D2355F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4BDF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8A5F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8289F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B0187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66080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0DAC6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5DAAF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5EEBFD9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60899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12 04 002 000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4B90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A835A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F6AC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22A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7A91A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F2003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01A0DD3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B5B6D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1D79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DC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A5943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F42EC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71A92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&lt;ccQualifier&gt;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32DC8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de dado só pode ser utilizado no âmbito do Desalfandegamento Centralizado.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003DC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39FEC54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53A66E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12 05 000 000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2491D2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Documento de transporte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FAEBB0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307838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80E428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&lt;TransportDocument&gt;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BDB2AB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7BFF53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7DB4A23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3227C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EC41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A412C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2FA5E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C9A1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30B64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8D65E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198A7A7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048E4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900C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F994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97A35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1C1F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D9512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CBC24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CA6319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7C77E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12 05 002 000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D1E71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9DA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103E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20F0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B76A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53F8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657EBFA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C9B8FD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CA85DE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Valor aduaneiro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7E8C2F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D4CEB3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0A8AE2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&lt;CustomsValuation&gt;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7EE27B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C3757C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07A0282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A7C6C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14 10 000 000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26FB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Método de avaliação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4CAB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1FBAA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05D6F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&lt;valuationMethod&gt;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3967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EDB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5F3977C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31B3CE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14 04 000 000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BCBAE2E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Acréscimos e deduções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E5EFB8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2A2F47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646A92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&lt;AdditionsAndDeductions&gt;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592A39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6B5959C" w14:textId="77777777" w:rsidR="0088387F" w:rsidRDefault="0088387F" w:rsidP="0088387F">
            <w:r>
              <w:rPr>
                <w:snapToGrid w:val="0"/>
                <w:color w:val="0000FF"/>
              </w:rPr>
              <w:t>5</w:t>
            </w:r>
            <w:r>
              <w:t xml:space="preserve"> </w:t>
            </w:r>
          </w:p>
        </w:tc>
      </w:tr>
      <w:tr w:rsidR="0088387F" w14:paraId="44AD439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43182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C0E8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7999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E3C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C6903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56245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7C42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88387F" w14:paraId="12CE04F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6EADF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14 04 008 000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D3FE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96E6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1A836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ECAFF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9F5B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456A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88387F" w14:paraId="6833CE4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22519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14 04 014 000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5D29F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Montante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13D9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C4FDC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n..16,2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09792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&lt;amount&gt;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37E0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7938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</w:tr>
      <w:tr w:rsidR="0088387F" w14:paraId="0A0B96CB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7E5C05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9CE729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Ajustamento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5CE457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B0AC49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CE155C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&lt;ValuationAdjustment&gt;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161DAC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7D329E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060CD52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907B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14 07 000 000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7BB5D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Indicadores de avaliação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BC23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6933E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an4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B9481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&lt;valuationIndicators&gt;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F0A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A188E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0C94F7F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5A23A4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13 16 000 000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1628B0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Referências fiscais adicionais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23C72D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9CB7A7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3E6540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&lt;AdditionalFiscalReference&gt;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BF0B17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1925BB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6CF9212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BAFCC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1E44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A0BF7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9E6D6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6CFE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3087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D8662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6A2520B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0222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lastRenderedPageBreak/>
              <w:t xml:space="preserve">13 16 031 000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DA826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Função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86C75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59640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an3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1F59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&lt;role&gt;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82BC6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43D6C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331A094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F294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13 16 034 000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DEE28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identificação IVA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65EEE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4A79A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A24D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&lt;VATIdentificationNumber&gt;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53844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C6FCF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1D9460A7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E2C1A9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2C3433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Pedidos e Decisões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DB977F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4F8622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D9732A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&lt;AttachedRequest&gt;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23C2B2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F10D34" w14:textId="77777777" w:rsidR="0088387F" w:rsidRDefault="0088387F" w:rsidP="0088387F">
            <w:r>
              <w:rPr>
                <w:snapToGrid w:val="0"/>
                <w:color w:val="0000FF"/>
              </w:rPr>
              <w:t>2</w:t>
            </w:r>
            <w:r>
              <w:t xml:space="preserve"> </w:t>
            </w:r>
          </w:p>
        </w:tc>
      </w:tr>
      <w:tr w:rsidR="0088387F" w14:paraId="2F3D3863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CBB8F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3/8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C4556E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Proprietário das mercadorias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E6029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8BE0D6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3D2058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&lt;OwnerOfTheGoods&gt;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0ECF6D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383B06" w14:textId="77777777" w:rsidR="0088387F" w:rsidRDefault="0088387F" w:rsidP="0088387F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88387F" w14:paraId="796FB36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901F5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0599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C8026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CE2CF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5F118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F1403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F9F51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463B7A7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1589E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19138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Nome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CF9CA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7C287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E9088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&lt;name&gt;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B82E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AAFE9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72D8C62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D66552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9F42D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191FB8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O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28041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F101B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F9E6F4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1DDDF4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3310DBB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60728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D464D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EB75D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D4364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F11F7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12B3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9C66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2F713A4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982C0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9CAFA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CC0BE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B36C1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5C2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C66C4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F26D2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4C871D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A1FE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44BD8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E4449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E5B72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DD5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EE0F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94E8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CD6237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4B5C6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E5741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628CA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8E7F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720F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E6DB6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3A4C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6A4FA83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1B61A6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4/5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7DF9D8" w14:textId="77777777" w:rsidR="0088387F" w:rsidRPr="00040F49" w:rsidRDefault="0088387F" w:rsidP="0088387F">
            <w:r w:rsidRPr="00040F49">
              <w:rPr>
                <w:b/>
                <w:bCs/>
                <w:snapToGrid w:val="0"/>
                <w:color w:val="0000FF"/>
              </w:rPr>
              <w:t>Primeiro local de utilização ou de transformação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E69374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B3CDFC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F23EB2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&lt;FirstPlaceOfUseOrProcessing&gt;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5C2023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F49A0A6" w14:textId="77777777" w:rsidR="0088387F" w:rsidRDefault="0088387F" w:rsidP="0088387F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88387F" w14:paraId="2D77A34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5752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1B591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F27D0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70984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4D436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&lt;typeOfLocation&gt;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DEB7D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Lista de Códigos: A - Localização designada B - Local autorizado C - Local aprovado D - Outros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00C61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1AEB88C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FC3EA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BE225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5BC3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03C22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F943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&lt;qualifierOfIdentification&gt;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77E5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Da lista de códigos disponíveis apenas o código Y e Z podem ser utilizados nacionalmente</w:t>
            </w:r>
            <w:r>
              <w:rPr>
                <w:color w:val="000000"/>
                <w:szCs w:val="24"/>
              </w:rPr>
              <w:t>.</w:t>
            </w:r>
            <w:r w:rsidRPr="00040F49">
              <w:rPr>
                <w:color w:val="000000"/>
                <w:szCs w:val="24"/>
              </w:rPr>
              <w:t xml:space="preserve"> T - Endereço de código postal U - UN/LOCODE V - Identificador da estância </w:t>
            </w:r>
            <w:r w:rsidRPr="00040F49">
              <w:rPr>
                <w:color w:val="000000"/>
                <w:szCs w:val="24"/>
              </w:rPr>
              <w:lastRenderedPageBreak/>
              <w:t>aduaneira W - Coordenadas GNSS X - Número EORI Y - Número da Autorização Z - Endereço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26BB9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4</w:t>
            </w:r>
          </w:p>
        </w:tc>
      </w:tr>
      <w:tr w:rsidR="0088387F" w14:paraId="0A9CB44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00FE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508E9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970E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6C7B5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83980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2E008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9688C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7669752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BDC81D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B2C7B7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A4A6BF" w14:textId="4FF24F61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9DE37A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B2C7CFC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C3BC32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178C2D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4CE1C22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856E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B9737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4F30C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D39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7B6E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4FA4F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903F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3B5A43E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19F4C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8CD45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7C5C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B4AD7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31B5B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D58A3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E323E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F08ACFF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EAA991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77D434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148F08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BFEBF6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CC3633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4829DA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7A7C8B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745B0CC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19DF0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4B7DD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E4B2F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7493A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195B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5F05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82E0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0187C71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EB48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023F7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0896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429FB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5BCD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D843D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6FDE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04147AF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E537D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5C5D7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3AFD6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D5957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94C13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85D33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C67B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EAE6B1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DAC72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6808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D3D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F69D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CA34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198A3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99322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ADAD78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4F7FB7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E35CF5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71F5CC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F884D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4CA8BE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&lt;AddressPostCode&gt;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F278C2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0F8E82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67B2A55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A7E9A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7B4C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E5604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67B46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3D92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&lt;houseNumber&gt;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EFB99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6E02B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E588E36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CEA25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F5F7E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1447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9C7C7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1EAEB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1A1B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C4465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9DC4A7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49E50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A1DBC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7164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1D6BB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78FC2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2FEC8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541DB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14730AC3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22BF1C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4/9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0A480D" w14:textId="77777777" w:rsidR="0088387F" w:rsidRPr="00040F49" w:rsidRDefault="0088387F" w:rsidP="0088387F">
            <w:r w:rsidRPr="00040F49">
              <w:rPr>
                <w:b/>
                <w:bCs/>
                <w:snapToGrid w:val="0"/>
                <w:color w:val="0000FF"/>
              </w:rPr>
              <w:t>Local ou locais de transformação ou de utilização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7ADB03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30D616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91D539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&lt;PlacesOfProcessingOrUse&gt;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ADAD44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DD0770" w14:textId="77777777" w:rsidR="0088387F" w:rsidRDefault="0088387F" w:rsidP="0088387F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88387F" w14:paraId="7D72CC2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A1B9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9099B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2392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6FB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4FA65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6E2C2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62628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4630128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1B01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EC98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Tipo de localização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55964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33102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C1847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&lt;typeOfLocationCode&gt;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C540E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 xml:space="preserve">Lista de Códigos: A - Localização designada B - </w:t>
            </w:r>
            <w:r w:rsidRPr="00040F49">
              <w:rPr>
                <w:color w:val="000000"/>
                <w:szCs w:val="24"/>
              </w:rPr>
              <w:lastRenderedPageBreak/>
              <w:t>Local autorizado C - Local aprovado D - Outros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518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lastRenderedPageBreak/>
              <w:t>4</w:t>
            </w:r>
          </w:p>
        </w:tc>
      </w:tr>
      <w:tr w:rsidR="0088387F" w14:paraId="43AEC51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73FB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225F9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Qualificador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875D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0E6AF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an1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E90A0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&lt;qualifierOfIdentification&gt;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4E25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Da lista de códigos disponíveis apenas o código Y e Z podem ser utilizados nacionalmente</w:t>
            </w:r>
            <w:r>
              <w:rPr>
                <w:color w:val="000000"/>
                <w:szCs w:val="24"/>
              </w:rPr>
              <w:t>.</w:t>
            </w:r>
            <w:r w:rsidRPr="00040F49">
              <w:rPr>
                <w:color w:val="000000"/>
                <w:szCs w:val="24"/>
              </w:rPr>
              <w:t xml:space="preserve"> T - Endereço de código postal U - UN/LOCODE V - Identificador da estância aduaneira W - Coordenadas GNSS X - Número EORI Y - Número da Autorização Z - Endereço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5E3BF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2F729123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AFD3C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BB64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UN/LOCODE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EC7F1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92F81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6898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&lt;UNLOCODE&gt;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4519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C7432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73261B8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36B691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306C420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GNSS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59EC53B" w14:textId="23A9FA41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015ED2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9F77D5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&lt;GNSS&gt;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2C4DC2D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3F943A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7296B62A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A2B09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C5D1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Latitude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EE30E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5AF0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294A2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&lt;latitude&gt;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CF6F9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B8C6B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2DA9EFE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6C89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B803C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Longitude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36E0B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15338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602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&lt;longitude&gt;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FF66A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FB1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15BA3ACC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67558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B0A2C9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Endereço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61CF91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649949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59546C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20870FA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E2F412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02B76FB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58F0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6A4D6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E81AD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1C52E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64EF4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A6E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CC74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51D4BB7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40DC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30F4A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Rua e Número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72C7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647E2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09239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&lt;streetAndNumber&gt;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68ED6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2AAF1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0CBF98E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97F60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8855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FC03A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E73AB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580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4747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97238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263C0FA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97F21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6EEB14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Localidade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D532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E6CB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an..35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1DB9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&lt;city&gt;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9C54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4263E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974A3DD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3198E3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C33C25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Endereço - Código Postal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E71EB4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9188E7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3DD186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&lt;AddressPostCode&gt;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9BBFB9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16DEF8" w14:textId="77777777" w:rsidR="0088387F" w:rsidRDefault="0088387F" w:rsidP="0088387F">
            <w:r>
              <w:rPr>
                <w:snapToGrid w:val="0"/>
                <w:color w:val="0000FF"/>
              </w:rPr>
              <w:t>4</w:t>
            </w:r>
            <w:r>
              <w:t xml:space="preserve"> </w:t>
            </w:r>
          </w:p>
        </w:tc>
      </w:tr>
      <w:tr w:rsidR="0088387F" w14:paraId="5F7D962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31F9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EB62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da porta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EE4D9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0EEF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an..70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9FD8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&lt;houseNumber&gt;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0412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D283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3C02DAC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763BC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A1B4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postal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4857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14C45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an..17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EC3B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&lt;postcode&gt;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3BF7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F7D33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73CCC88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E88C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91E0C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País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28E5F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CAE7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D46BF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&lt;country&gt;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FE67A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9AF0A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</w:tr>
      <w:tr w:rsidR="0088387F" w14:paraId="4E7D35DF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34EDB5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4/11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900183" w14:textId="77777777" w:rsidR="0088387F" w:rsidRPr="00040F49" w:rsidRDefault="0088387F" w:rsidP="0088387F">
            <w:r w:rsidRPr="00040F49">
              <w:rPr>
                <w:b/>
                <w:bCs/>
                <w:snapToGrid w:val="0"/>
                <w:color w:val="0000FF"/>
              </w:rPr>
              <w:t>Estância(s) aduaneira(s) de apuramento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96C061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5F0F26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9D4EA56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&lt;CustomsOfficeOfDischarge&gt;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2ED4AA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A1350F" w14:textId="77777777" w:rsidR="0088387F" w:rsidRDefault="0088387F" w:rsidP="0088387F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88387F" w14:paraId="2741240D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89968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20C1C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78C80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5EDED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59ECC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9E222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50D03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699ED6C1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0D939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A12A8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referência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AA4A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B6A8B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3221A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&lt;referenceNumber&gt;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FFD7D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672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70826163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A186CE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4/17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BD3467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Prazo de apuramento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90034C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DB5711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1x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82CED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&lt;PeriodForDischarge&gt;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D03C69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AA90CF" w14:textId="77777777" w:rsidR="0088387F" w:rsidRDefault="0088387F" w:rsidP="0088387F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88387F" w14:paraId="52146EE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F0D79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4B43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Prazo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1C8D2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1CDED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5A1F7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&lt;period&gt;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3424B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30E9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654C2487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08EC1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16A57" w14:textId="77777777" w:rsidR="0088387F" w:rsidRPr="00040F49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Indicador de prorrogação automática do prazo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9588F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2E54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93831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&lt;automaticExtensionIndicator&gt;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6407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32B2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457F4D5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23E50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D52C8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Texto livre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CD0C" w14:textId="1A581F38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03216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189B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&lt;text&gt;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2EF5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A2B1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36962E3C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C627B8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5/7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FEE8B05" w14:textId="77777777" w:rsidR="0088387F" w:rsidRPr="00040F49" w:rsidRDefault="0088387F" w:rsidP="0088387F">
            <w:r w:rsidRPr="76E673EA">
              <w:rPr>
                <w:b/>
                <w:bCs/>
                <w:snapToGrid w:val="0"/>
                <w:color w:val="0000FF"/>
              </w:rPr>
              <w:t>Produtos transformados/Identificação das mercadorias a exportar temporariamente</w:t>
            </w:r>
            <w:r w:rsidRPr="00040F49"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581C1A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3AF0C1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32F7C0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&lt;ProcessedProducts&gt;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576036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12BAD4" w14:textId="77777777" w:rsidR="0088387F" w:rsidRDefault="0088387F" w:rsidP="0088387F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88387F" w14:paraId="2827DB3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877C2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71DA7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950C8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CDC9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6DE07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0783B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200F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30795E62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42F9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00A73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das mercadorias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95E6" w14:textId="77777777" w:rsidR="0088387F" w:rsidRDefault="0088387F" w:rsidP="0088387F">
            <w:pPr>
              <w:jc w:val="center"/>
              <w:rPr>
                <w:color w:val="000000"/>
                <w:sz w:val="18"/>
                <w:szCs w:val="18"/>
              </w:rPr>
            </w:pPr>
            <w:r w:rsidRPr="67EC94E4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C7444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an8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53B22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&lt;commodityCode&gt;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4670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34A5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01038BBF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6912C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07F8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Designação das mercadorias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A9DC4" w14:textId="77777777" w:rsidR="0088387F" w:rsidRDefault="0088387F" w:rsidP="0088387F">
            <w:pPr>
              <w:jc w:val="center"/>
              <w:rPr>
                <w:color w:val="000000"/>
                <w:sz w:val="18"/>
                <w:szCs w:val="18"/>
              </w:rPr>
            </w:pPr>
            <w:r w:rsidRPr="67EC94E4">
              <w:rPr>
                <w:color w:val="000000" w:themeColor="text1"/>
                <w:sz w:val="18"/>
                <w:szCs w:val="18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5EE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1FE1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&lt;descriptionOfGoods&gt;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FC66B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BBBE1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782ACD58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14CC2C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5/8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E966CA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Identificação das mercadorias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191833" w14:textId="174D01E6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C254C9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3B9164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&lt;IdentificationOfGoods&gt;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45723C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3C3785" w14:textId="39A18891" w:rsidR="0088387F" w:rsidRDefault="0088387F" w:rsidP="0088387F">
            <w:r>
              <w:t xml:space="preserve">3 </w:t>
            </w:r>
          </w:p>
        </w:tc>
      </w:tr>
      <w:tr w:rsidR="0088387F" w14:paraId="2E04D565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959E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C9090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2A6B4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1F85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02CB8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05AE5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BEB0B" w14:textId="1BB58C31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5FCC5E7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59B6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62AD" w14:textId="77777777" w:rsidR="0088387F" w:rsidRPr="00040F49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Código da medida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F4C3C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C54EA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7AE9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217A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362A6" w14:textId="62615EFE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727BC7CB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8F44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203D6" w14:textId="77777777" w:rsidR="0088387F" w:rsidRPr="00040F49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Descrição da medida de identificação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044E" w14:textId="781E733A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FCD4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71859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&lt;text&gt;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E52D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DB6D4" w14:textId="4BF07859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67564082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C9C5A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5/5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6E7DD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Taxa de rendimento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29C17C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8F06E5D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C6C816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&lt;RateOfYield&gt;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F7002F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CEDF38" w14:textId="542D00F9" w:rsidR="0088387F" w:rsidRDefault="0088387F" w:rsidP="0088387F">
            <w:r>
              <w:t xml:space="preserve">3 </w:t>
            </w:r>
          </w:p>
        </w:tc>
      </w:tr>
      <w:tr w:rsidR="0088387F" w14:paraId="315C56C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59AE8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B4C2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767B2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1DCC0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E775D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5D472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F2F3" w14:textId="59A50A58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2D85DB5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AE07F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42CE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Taxa de rendimento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68413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78F6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E47B6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&lt;RateOfYield&gt;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02DB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4816B" w14:textId="42679F79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29F96791" w14:textId="77777777" w:rsidTr="000546B2">
        <w:trPr>
          <w:trHeight w:val="381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3D2B12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 xml:space="preserve">6/2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AA126D" w14:textId="77777777" w:rsidR="0088387F" w:rsidRDefault="0088387F" w:rsidP="0088387F">
            <w:r>
              <w:rPr>
                <w:b/>
                <w:bCs/>
                <w:snapToGrid w:val="0"/>
                <w:color w:val="0000FF"/>
              </w:rPr>
              <w:t>Condições económicas</w:t>
            </w:r>
            <w:r>
              <w:t xml:space="preserve"> 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91C4FB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C</w:t>
            </w:r>
            <w:r>
              <w:t xml:space="preserve">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3E9273" w14:textId="77777777" w:rsidR="0088387F" w:rsidRDefault="0088387F" w:rsidP="0088387F">
            <w:pPr>
              <w:jc w:val="center"/>
            </w:pPr>
            <w:r>
              <w:rPr>
                <w:snapToGrid w:val="0"/>
                <w:color w:val="0000FF"/>
              </w:rPr>
              <w:t>999x</w:t>
            </w:r>
            <w:r>
              <w:t xml:space="preserve"> 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850146" w14:textId="77777777" w:rsidR="0088387F" w:rsidRDefault="0088387F" w:rsidP="0088387F">
            <w:pPr>
              <w:jc w:val="center"/>
            </w:pPr>
            <w:r>
              <w:rPr>
                <w:b/>
                <w:bCs/>
                <w:snapToGrid w:val="0"/>
                <w:color w:val="0000FF"/>
              </w:rPr>
              <w:t>&lt;EconomicConditions&gt;</w:t>
            </w:r>
            <w:r>
              <w:t xml:space="preserve"> 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8E9673" w14:textId="77777777" w:rsidR="0088387F" w:rsidRDefault="0088387F" w:rsidP="0088387F"/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2E8037" w14:textId="77777777" w:rsidR="0088387F" w:rsidRDefault="0088387F" w:rsidP="0088387F">
            <w:r>
              <w:rPr>
                <w:snapToGrid w:val="0"/>
                <w:color w:val="0000FF"/>
              </w:rPr>
              <w:t>3</w:t>
            </w:r>
            <w:r>
              <w:t xml:space="preserve"> </w:t>
            </w:r>
          </w:p>
        </w:tc>
      </w:tr>
      <w:tr w:rsidR="0088387F" w14:paraId="60953300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F83F" w14:textId="77777777" w:rsidR="0088387F" w:rsidRDefault="0088387F" w:rsidP="0088387F"/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E802D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Número de sequência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37F86A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1F1F1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n..5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B98EB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&lt;sequenceNumber&gt;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5EA4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9894D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57F303B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73A5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6951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Código da condição económica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4233D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O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BAB3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n..2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F08D8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&lt;code&gt;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31991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9402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49141D8E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362E5" w14:textId="77777777" w:rsidR="0088387F" w:rsidRDefault="0088387F" w:rsidP="0088387F">
            <w:pPr>
              <w:rPr>
                <w:color w:val="000000"/>
                <w:szCs w:val="24"/>
              </w:rPr>
            </w:pP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C0FC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5C90" w14:textId="6A11D26E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0D210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69CE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&lt;text&gt;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2F44E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208B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</w:tr>
      <w:tr w:rsidR="0088387F" w14:paraId="67B64593" w14:textId="77777777" w:rsidTr="000546B2">
        <w:trPr>
          <w:trHeight w:val="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BEBF1B" w14:textId="77777777" w:rsidR="0088387F" w:rsidRDefault="0088387F" w:rsidP="0088387F">
            <w:pPr>
              <w:jc w:val="center"/>
              <w:rPr>
                <w:snapToGrid w:val="0"/>
                <w:sz w:val="10"/>
                <w:szCs w:val="10"/>
              </w:rPr>
            </w:pPr>
            <w:r>
              <w:rPr>
                <w:snapToGrid w:val="0"/>
                <w:sz w:val="10"/>
                <w:szCs w:val="10"/>
              </w:rPr>
              <w:t> </w:t>
            </w:r>
          </w:p>
        </w:tc>
      </w:tr>
      <w:tr w:rsidR="0088387F" w14:paraId="69CFB71C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7FF47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7/5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92FB2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Pormenores das atividades previstas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77E87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EA19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A6786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&lt;DetailsOfPlannedActivities&gt;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23A20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AB2C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8387F" w14:paraId="4050C508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09E63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8/5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2769" w14:textId="77777777" w:rsidR="0088387F" w:rsidRDefault="0088387F" w:rsidP="0088387F">
            <w:pPr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Informação adicional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D31E" w14:textId="25E4DA22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F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F600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an..512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E1825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&lt;AdditionalInformation&gt;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11B7C" w14:textId="77777777" w:rsidR="0088387F" w:rsidRDefault="0088387F" w:rsidP="0088387F">
            <w:pPr>
              <w:rPr>
                <w:b/>
                <w:bCs/>
                <w:snapToGrid w:val="0"/>
                <w:szCs w:val="24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827EF" w14:textId="77777777" w:rsidR="0088387F" w:rsidRDefault="0088387F" w:rsidP="0088387F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  <w:tr w:rsidR="0088387F" w14:paraId="21B23089" w14:textId="77777777" w:rsidTr="000546B2">
        <w:trPr>
          <w:trHeight w:val="382"/>
          <w:jc w:val="center"/>
        </w:trPr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38923" w14:textId="77777777" w:rsidR="0088387F" w:rsidRDefault="0088387F" w:rsidP="0088387F">
            <w:pPr>
              <w:jc w:val="center"/>
              <w:rPr>
                <w:snapToGrid w:val="0"/>
                <w:szCs w:val="24"/>
              </w:rPr>
            </w:pPr>
            <w:r>
              <w:rPr>
                <w:snapToGrid w:val="0"/>
                <w:szCs w:val="24"/>
              </w:rPr>
              <w:t xml:space="preserve">8/13 </w:t>
            </w:r>
          </w:p>
        </w:tc>
        <w:tc>
          <w:tcPr>
            <w:tcW w:w="1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0FDA0" w14:textId="77777777" w:rsidR="0088387F" w:rsidRPr="00040F49" w:rsidRDefault="0088387F" w:rsidP="0088387F">
            <w:pPr>
              <w:rPr>
                <w:b/>
                <w:bCs/>
                <w:color w:val="000000"/>
                <w:szCs w:val="24"/>
              </w:rPr>
            </w:pPr>
            <w:r w:rsidRPr="00040F49">
              <w:rPr>
                <w:b/>
                <w:bCs/>
                <w:color w:val="000000"/>
                <w:szCs w:val="24"/>
              </w:rPr>
              <w:t>Cálculo do montante dos direitos de importação em conformidade com o artigo 86.°, n.° 3, do Código</w:t>
            </w:r>
          </w:p>
        </w:tc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EAAFA" w14:textId="77777777" w:rsidR="0088387F" w:rsidRDefault="0088387F" w:rsidP="0088387F">
            <w:pPr>
              <w:jc w:val="center"/>
              <w:rPr>
                <w:color w:val="000000"/>
                <w:sz w:val="18"/>
                <w:szCs w:val="24"/>
              </w:rPr>
            </w:pPr>
            <w:r>
              <w:rPr>
                <w:color w:val="000000"/>
                <w:sz w:val="18"/>
                <w:szCs w:val="24"/>
              </w:rPr>
              <w:t>C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4070" w14:textId="77777777" w:rsidR="0088387F" w:rsidRDefault="0088387F" w:rsidP="0088387F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short 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F0033" w14:textId="77777777" w:rsidR="0088387F" w:rsidRDefault="0088387F" w:rsidP="0088387F">
            <w:pPr>
              <w:jc w:val="center"/>
              <w:rPr>
                <w:b/>
                <w:bCs/>
                <w:snapToGrid w:val="0"/>
                <w:szCs w:val="24"/>
              </w:rPr>
            </w:pPr>
            <w:r>
              <w:rPr>
                <w:b/>
                <w:bCs/>
                <w:snapToGrid w:val="0"/>
                <w:szCs w:val="24"/>
              </w:rPr>
              <w:t>&lt;CalculationOfTheAmountImportDuty&gt;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77380" w14:textId="77777777" w:rsidR="0088387F" w:rsidRPr="00040F49" w:rsidRDefault="0088387F" w:rsidP="0088387F">
            <w:pPr>
              <w:rPr>
                <w:color w:val="000000"/>
                <w:szCs w:val="24"/>
              </w:rPr>
            </w:pPr>
            <w:r w:rsidRPr="00040F49">
              <w:rPr>
                <w:color w:val="000000"/>
                <w:szCs w:val="24"/>
              </w:rPr>
              <w:t>Este elemento é preenchido com: 0 - Não 1 - Sim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6E092" w14:textId="77777777" w:rsidR="0088387F" w:rsidRDefault="0088387F" w:rsidP="0088387F">
            <w:pPr>
              <w:keepNext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</w:tr>
    </w:tbl>
    <w:p w14:paraId="5A3F5A64" w14:textId="44B4438E" w:rsidR="004F7761" w:rsidRDefault="00E4666C" w:rsidP="000E1FB5">
      <w:pPr>
        <w:pStyle w:val="Legenda"/>
        <w:jc w:val="center"/>
        <w:sectPr w:rsidR="004F7761" w:rsidSect="00351E87">
          <w:headerReference w:type="even" r:id="rId21"/>
          <w:footerReference w:type="even" r:id="rId22"/>
          <w:footerReference w:type="default" r:id="rId23"/>
          <w:headerReference w:type="first" r:id="rId24"/>
          <w:footerReference w:type="first" r:id="rId25"/>
          <w:pgSz w:w="16838" w:h="11906" w:orient="landscape"/>
          <w:pgMar w:top="1440" w:right="2127" w:bottom="991" w:left="1440" w:header="964" w:footer="737" w:gutter="0"/>
          <w:cols w:space="708"/>
          <w:titlePg/>
          <w:docGrid w:linePitch="360"/>
        </w:sectPr>
      </w:pPr>
      <w:bookmarkStart w:id="2" w:name="_Toc128402765"/>
      <w:bookmarkStart w:id="3" w:name="_Toc233105335"/>
      <w:r>
        <w:t xml:space="preserve">Tabela </w:t>
      </w:r>
      <w:r>
        <w:fldChar w:fldCharType="begin"/>
      </w:r>
      <w:r>
        <w:instrText>SEQ Tabela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. </w:t>
      </w:r>
      <w:r w:rsidR="000E1FB5">
        <w:t>elementos de dados da mensagem cc413a</w:t>
      </w:r>
      <w:bookmarkEnd w:id="2"/>
      <w:bookmarkEnd w:id="3"/>
    </w:p>
    <w:p w14:paraId="625CE23C" w14:textId="77777777" w:rsidR="00B86E26" w:rsidRPr="00C35F7D" w:rsidRDefault="00B86E26" w:rsidP="000546B2">
      <w:pPr>
        <w:pStyle w:val="Ttulo1"/>
        <w:numPr>
          <w:ilvl w:val="0"/>
          <w:numId w:val="4"/>
        </w:numPr>
        <w:tabs>
          <w:tab w:val="clear" w:pos="720"/>
        </w:tabs>
        <w:ind w:left="432" w:hanging="432"/>
      </w:pPr>
      <w:bookmarkStart w:id="4" w:name="_Toc107238333"/>
      <w:bookmarkStart w:id="5" w:name="_Toc233105328"/>
      <w:r w:rsidRPr="00C35F7D">
        <w:lastRenderedPageBreak/>
        <w:t>Legenda</w:t>
      </w:r>
      <w:bookmarkEnd w:id="4"/>
      <w:bookmarkEnd w:id="5"/>
    </w:p>
    <w:p w14:paraId="76EA47E0" w14:textId="77777777" w:rsidR="00E4666C" w:rsidRDefault="00E4666C" w:rsidP="00E4666C">
      <w:pPr>
        <w:spacing w:before="120" w:after="0" w:line="360" w:lineRule="auto"/>
        <w:ind w:left="357"/>
        <w:rPr>
          <w:b/>
        </w:rPr>
      </w:pPr>
    </w:p>
    <w:p w14:paraId="6BF4D69A" w14:textId="525DE36A" w:rsidR="000F180F" w:rsidRDefault="000F180F" w:rsidP="000546B2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E.D.</w:t>
      </w:r>
    </w:p>
    <w:p w14:paraId="2AD9CFFA" w14:textId="77777777" w:rsidR="000F180F" w:rsidRPr="004E460D" w:rsidRDefault="000F180F" w:rsidP="000546B2">
      <w:pPr>
        <w:numPr>
          <w:ilvl w:val="0"/>
          <w:numId w:val="6"/>
        </w:numPr>
        <w:tabs>
          <w:tab w:val="num" w:pos="720"/>
        </w:tabs>
        <w:spacing w:after="0" w:line="360" w:lineRule="auto"/>
        <w:rPr>
          <w:bCs/>
        </w:rPr>
      </w:pPr>
      <w:r w:rsidRPr="004E460D">
        <w:rPr>
          <w:bCs/>
        </w:rPr>
        <w:t xml:space="preserve">Identificação do código do </w:t>
      </w:r>
      <w:r>
        <w:rPr>
          <w:bCs/>
        </w:rPr>
        <w:t>e</w:t>
      </w:r>
      <w:r w:rsidRPr="004E460D">
        <w:rPr>
          <w:bCs/>
        </w:rPr>
        <w:t>lemento de dado</w:t>
      </w:r>
      <w:r>
        <w:rPr>
          <w:bCs/>
        </w:rPr>
        <w:t>s.</w:t>
      </w:r>
    </w:p>
    <w:p w14:paraId="010C7162" w14:textId="77777777" w:rsidR="000F180F" w:rsidRDefault="000F180F" w:rsidP="000546B2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GRUPOS E DADOS:</w:t>
      </w:r>
    </w:p>
    <w:p w14:paraId="55665B9F" w14:textId="77777777" w:rsidR="000F180F" w:rsidRDefault="000F180F" w:rsidP="000546B2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Nome do dado ou grupo de dados.</w:t>
      </w:r>
    </w:p>
    <w:p w14:paraId="52D5C43E" w14:textId="77777777" w:rsidR="000F180F" w:rsidRDefault="000F180F" w:rsidP="000546B2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O/C/F:</w:t>
      </w:r>
    </w:p>
    <w:p w14:paraId="6DD66FE3" w14:textId="77777777" w:rsidR="000F180F" w:rsidRDefault="000F180F" w:rsidP="000546B2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Descrição do estado dos dados:</w:t>
      </w:r>
    </w:p>
    <w:p w14:paraId="568F50D9" w14:textId="77777777" w:rsidR="000F180F" w:rsidRDefault="000F180F" w:rsidP="000546B2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O</w:t>
      </w:r>
      <w:r>
        <w:t xml:space="preserve"> – Obrigatório;</w:t>
      </w:r>
    </w:p>
    <w:p w14:paraId="531D7890" w14:textId="77777777" w:rsidR="000F180F" w:rsidRDefault="000F180F" w:rsidP="000546B2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C</w:t>
      </w:r>
      <w:r>
        <w:t xml:space="preserve"> – Condicionado;</w:t>
      </w:r>
    </w:p>
    <w:p w14:paraId="2CA6FD16" w14:textId="77777777" w:rsidR="000F180F" w:rsidRDefault="000F180F" w:rsidP="000546B2">
      <w:pPr>
        <w:numPr>
          <w:ilvl w:val="0"/>
          <w:numId w:val="7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F</w:t>
      </w:r>
      <w:r>
        <w:t xml:space="preserve"> – Facultativo.</w:t>
      </w:r>
    </w:p>
    <w:p w14:paraId="1D48077E" w14:textId="77777777" w:rsidR="000F180F" w:rsidRDefault="000F180F" w:rsidP="000546B2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>
        <w:rPr>
          <w:b/>
        </w:rPr>
        <w:t>TIPO:</w:t>
      </w:r>
    </w:p>
    <w:p w14:paraId="6F541FB9" w14:textId="77777777" w:rsidR="000F180F" w:rsidRDefault="000F180F" w:rsidP="000546B2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>
        <w:t>Descreve o tipo e comprimento dos dados:</w:t>
      </w:r>
    </w:p>
    <w:p w14:paraId="0951E9D5" w14:textId="77777777" w:rsidR="000F180F" w:rsidRDefault="000F180F" w:rsidP="000546B2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alfanumérico;</w:t>
      </w:r>
    </w:p>
    <w:p w14:paraId="268439F7" w14:textId="77777777" w:rsidR="000F180F" w:rsidRDefault="000F180F" w:rsidP="000546B2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</w:t>
      </w:r>
      <w:r>
        <w:tab/>
      </w:r>
      <w:r>
        <w:rPr>
          <w:rFonts w:ascii="Wingdings" w:eastAsia="Wingdings" w:hAnsi="Wingdings" w:cs="Wingdings"/>
        </w:rPr>
        <w:t>à</w:t>
      </w:r>
      <w:r>
        <w:t xml:space="preserve"> numérico;</w:t>
      </w:r>
    </w:p>
    <w:p w14:paraId="39B08B4D" w14:textId="77777777" w:rsidR="000F180F" w:rsidRDefault="000F180F" w:rsidP="000546B2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an..11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até 11 caracteres;</w:t>
      </w:r>
    </w:p>
    <w:p w14:paraId="44DCE941" w14:textId="77777777" w:rsidR="000F180F" w:rsidRDefault="000F180F" w:rsidP="000546B2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an1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alfanumérico com apenas 1 caracter;</w:t>
      </w:r>
    </w:p>
    <w:p w14:paraId="69ED4C1C" w14:textId="77777777" w:rsidR="000F180F" w:rsidRDefault="000F180F" w:rsidP="000546B2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>n..11,3</w:t>
      </w:r>
      <w:r>
        <w:t xml:space="preserve"> </w:t>
      </w:r>
      <w:r>
        <w:rPr>
          <w:rFonts w:ascii="Wingdings" w:eastAsia="Wingdings" w:hAnsi="Wingdings" w:cs="Wingdings"/>
        </w:rPr>
        <w:t>à</w:t>
      </w:r>
      <w:r>
        <w:t xml:space="preserve"> numérico até 11 dígitos, dos quais 3 são decimais (o ponto decimal, embora explícito, não é contabilizado).</w:t>
      </w:r>
    </w:p>
    <w:p w14:paraId="4F8DC4C8" w14:textId="77777777" w:rsidR="000F180F" w:rsidRDefault="000F180F" w:rsidP="000546B2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 -&gt; </w:t>
      </w:r>
      <w:r>
        <w:rPr>
          <w:bCs/>
        </w:rPr>
        <w:t>data no formato XML Schema (AAAA-MM-DD)</w:t>
      </w:r>
    </w:p>
    <w:p w14:paraId="0CC31B1B" w14:textId="77777777" w:rsidR="000F180F" w:rsidRDefault="000F180F" w:rsidP="000546B2">
      <w:pPr>
        <w:numPr>
          <w:ilvl w:val="0"/>
          <w:numId w:val="8"/>
        </w:numPr>
        <w:tabs>
          <w:tab w:val="clear" w:pos="360"/>
          <w:tab w:val="num" w:pos="1068"/>
        </w:tabs>
        <w:spacing w:after="0" w:line="360" w:lineRule="auto"/>
        <w:ind w:left="1068"/>
      </w:pPr>
      <w:r>
        <w:rPr>
          <w:b/>
        </w:rPr>
        <w:t xml:space="preserve">dateTime -&gt; </w:t>
      </w:r>
      <w:r>
        <w:rPr>
          <w:bCs/>
        </w:rPr>
        <w:t>data/hora no formato XML Schema (AAAA-MM-DDThh:mm:ss[-mm:mm])</w:t>
      </w:r>
    </w:p>
    <w:p w14:paraId="33F3843F" w14:textId="77777777" w:rsidR="000F180F" w:rsidRDefault="000F180F" w:rsidP="000546B2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bookmarkStart w:id="6" w:name="_Hlk105410777"/>
      <w:r w:rsidRPr="00D5123A">
        <w:rPr>
          <w:b/>
        </w:rPr>
        <w:t>TAGS</w:t>
      </w:r>
      <w:r>
        <w:rPr>
          <w:b/>
        </w:rPr>
        <w:t xml:space="preserve"> XML:</w:t>
      </w:r>
    </w:p>
    <w:p w14:paraId="20252986" w14:textId="77777777" w:rsidR="000F180F" w:rsidRPr="00FC5BE3" w:rsidRDefault="000F180F" w:rsidP="000546B2">
      <w:pPr>
        <w:numPr>
          <w:ilvl w:val="0"/>
          <w:numId w:val="6"/>
        </w:numPr>
        <w:spacing w:after="0" w:line="360" w:lineRule="auto"/>
      </w:pPr>
      <w:r w:rsidRPr="00FC5BE3">
        <w:t xml:space="preserve">Exemplo: </w:t>
      </w:r>
      <w:r w:rsidRPr="00BC2801">
        <w:rPr>
          <w:b/>
          <w:bCs/>
          <w:snapToGrid w:val="0"/>
        </w:rPr>
        <w:t>&lt;messageHeader&gt;</w:t>
      </w:r>
      <w:r w:rsidRPr="00BC2801">
        <w:t xml:space="preserve"> </w:t>
      </w:r>
    </w:p>
    <w:p w14:paraId="4CB6BBD7" w14:textId="77777777" w:rsidR="000F180F" w:rsidRPr="00FC5BE3" w:rsidRDefault="000F180F" w:rsidP="000546B2">
      <w:pPr>
        <w:numPr>
          <w:ilvl w:val="0"/>
          <w:numId w:val="9"/>
        </w:numPr>
        <w:spacing w:after="0" w:line="360" w:lineRule="auto"/>
        <w:ind w:left="1068"/>
      </w:pPr>
      <w:r w:rsidRPr="00FC5BE3">
        <w:t xml:space="preserve">Indica que existe um elemento de nome </w:t>
      </w:r>
      <w:r>
        <w:t>‘</w:t>
      </w:r>
      <w:r w:rsidRPr="00BC2801">
        <w:rPr>
          <w:b/>
          <w:bCs/>
          <w:snapToGrid w:val="0"/>
        </w:rPr>
        <w:t>Cabeçalho da Mensagem</w:t>
      </w:r>
      <w:r w:rsidRPr="00BC2801">
        <w:rPr>
          <w:snapToGrid w:val="0"/>
        </w:rPr>
        <w:t>’</w:t>
      </w:r>
    </w:p>
    <w:p w14:paraId="19510FDC" w14:textId="77777777" w:rsidR="000F180F" w:rsidRPr="00FC5BE3" w:rsidRDefault="000F180F" w:rsidP="000546B2">
      <w:pPr>
        <w:numPr>
          <w:ilvl w:val="0"/>
          <w:numId w:val="5"/>
        </w:numPr>
        <w:spacing w:before="120" w:after="0" w:line="360" w:lineRule="auto"/>
        <w:ind w:left="357" w:hanging="357"/>
        <w:rPr>
          <w:b/>
        </w:rPr>
      </w:pPr>
      <w:r w:rsidRPr="00FC5BE3">
        <w:rPr>
          <w:b/>
        </w:rPr>
        <w:t>P:</w:t>
      </w:r>
    </w:p>
    <w:p w14:paraId="55DA1BD9" w14:textId="77777777" w:rsidR="000F180F" w:rsidRPr="00FC5BE3" w:rsidRDefault="000F180F" w:rsidP="000546B2">
      <w:pPr>
        <w:numPr>
          <w:ilvl w:val="0"/>
          <w:numId w:val="6"/>
        </w:numPr>
        <w:tabs>
          <w:tab w:val="num" w:pos="720"/>
        </w:tabs>
        <w:spacing w:after="0" w:line="360" w:lineRule="auto"/>
      </w:pPr>
      <w:r w:rsidRPr="00FC5BE3">
        <w:t>Indica o nível de profundidade de uma tag.</w:t>
      </w:r>
    </w:p>
    <w:p w14:paraId="2B6B4520" w14:textId="77777777" w:rsidR="000F180F" w:rsidRDefault="000F180F" w:rsidP="000546B2">
      <w:pPr>
        <w:numPr>
          <w:ilvl w:val="0"/>
          <w:numId w:val="9"/>
        </w:numPr>
        <w:spacing w:after="0" w:line="360" w:lineRule="auto"/>
        <w:ind w:left="1068"/>
      </w:pPr>
      <w:r w:rsidRPr="00FC5BE3">
        <w:t>&lt;</w:t>
      </w:r>
      <w:r w:rsidRPr="007042C6">
        <w:rPr>
          <w:b/>
          <w:bCs/>
        </w:rPr>
        <w:t>CC4</w:t>
      </w:r>
      <w:r>
        <w:rPr>
          <w:b/>
          <w:bCs/>
        </w:rPr>
        <w:t>13</w:t>
      </w:r>
      <w:r w:rsidRPr="007042C6">
        <w:rPr>
          <w:b/>
          <w:bCs/>
        </w:rPr>
        <w:t>A</w:t>
      </w:r>
      <w:r w:rsidRPr="00FC5BE3">
        <w:t>&gt; tem profundidade 1. Os elementos &lt;</w:t>
      </w:r>
      <w:r w:rsidRPr="007042C6">
        <w:rPr>
          <w:b/>
          <w:bCs/>
        </w:rPr>
        <w:t>messageHeader</w:t>
      </w:r>
      <w:r w:rsidRPr="00FC5BE3">
        <w:t>&gt; e &lt;</w:t>
      </w:r>
      <w:r w:rsidRPr="007042C6">
        <w:rPr>
          <w:b/>
          <w:bCs/>
        </w:rPr>
        <w:t>ImportOperation</w:t>
      </w:r>
      <w:r w:rsidRPr="00FC5BE3">
        <w:t>&gt; tem profundidade 2. O elemento &lt;</w:t>
      </w:r>
      <w:r w:rsidRPr="007042C6">
        <w:rPr>
          <w:b/>
          <w:bCs/>
        </w:rPr>
        <w:t>From</w:t>
      </w:r>
      <w:r w:rsidRPr="00FC5BE3">
        <w:t>&gt; (que se encontra dentro do ‘</w:t>
      </w:r>
      <w:r w:rsidRPr="007042C6">
        <w:rPr>
          <w:b/>
          <w:bCs/>
        </w:rPr>
        <w:t>messageHeader</w:t>
      </w:r>
      <w:r w:rsidRPr="007042C6">
        <w:t>’</w:t>
      </w:r>
      <w:r>
        <w:t xml:space="preserve">) tem profundidade 3. </w:t>
      </w:r>
    </w:p>
    <w:bookmarkEnd w:id="6"/>
    <w:p w14:paraId="06861593" w14:textId="77777777" w:rsidR="00B86E26" w:rsidRPr="00726063" w:rsidRDefault="00B86E26" w:rsidP="004450D3">
      <w:pPr>
        <w:spacing w:line="360" w:lineRule="auto"/>
      </w:pPr>
    </w:p>
    <w:p w14:paraId="1591E055" w14:textId="77777777" w:rsidR="004F7761" w:rsidRPr="00230FC6" w:rsidRDefault="004F7761" w:rsidP="004F7761"/>
    <w:sectPr w:rsidR="004F7761" w:rsidRPr="00230FC6" w:rsidSect="004F7761">
      <w:headerReference w:type="first" r:id="rId26"/>
      <w:footerReference w:type="first" r:id="rId27"/>
      <w:pgSz w:w="11906" w:h="16838"/>
      <w:pgMar w:top="2127" w:right="991" w:bottom="1440" w:left="1440" w:header="964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52E67" w14:textId="77777777" w:rsidR="00CB482C" w:rsidRDefault="00CB482C" w:rsidP="00E91D07">
      <w:pPr>
        <w:spacing w:after="0" w:line="240" w:lineRule="auto"/>
      </w:pPr>
      <w:r>
        <w:separator/>
      </w:r>
    </w:p>
  </w:endnote>
  <w:endnote w:type="continuationSeparator" w:id="0">
    <w:p w14:paraId="775BBD3A" w14:textId="77777777" w:rsidR="00CB482C" w:rsidRDefault="00CB482C" w:rsidP="00E91D07">
      <w:pPr>
        <w:spacing w:after="0" w:line="240" w:lineRule="auto"/>
      </w:pPr>
      <w:r>
        <w:continuationSeparator/>
      </w:r>
    </w:p>
  </w:endnote>
  <w:endnote w:type="continuationNotice" w:id="1">
    <w:p w14:paraId="200B32F4" w14:textId="77777777" w:rsidR="00CB482C" w:rsidRDefault="00CB482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C9209D" w14:paraId="27CE20DB" w14:textId="77777777" w:rsidTr="0088073C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7CE20DA" w14:textId="53CB5F5E" w:rsidR="00C9209D" w:rsidRDefault="007A0EE3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8"/>
            </w:rPr>
            <w:instrText>2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DF" w14:textId="77777777" w:rsidTr="00187135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C" w14:textId="2CE415DD" w:rsidR="00B74B66" w:rsidRDefault="006140E6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 w:rsidR="002A1562"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F633AD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D" w14:textId="3DDE7F1F" w:rsidR="00B74B66" w:rsidRDefault="00C9209D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F633AD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DE" w14:textId="77777777" w:rsidR="00B74B66" w:rsidRDefault="00C9209D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</w:tr>
  </w:tbl>
  <w:p w14:paraId="27CE20E0" w14:textId="77777777" w:rsidR="00011AEE" w:rsidRPr="00B74B66" w:rsidRDefault="00011AEE" w:rsidP="00B74B66">
    <w:pPr>
      <w:pStyle w:val="Rodap"/>
      <w:spacing w:after="0" w:line="240" w:lineRule="auto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5000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6"/>
      <w:gridCol w:w="1787"/>
      <w:gridCol w:w="4262"/>
    </w:tblGrid>
    <w:tr w:rsidR="00C9209D" w14:paraId="27CE20E2" w14:textId="77777777" w:rsidTr="003066DC">
      <w:trPr>
        <w:trHeight w:val="322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27CE20E1" w14:textId="23E8DF14" w:rsidR="00C9209D" w:rsidRPr="006140E6" w:rsidRDefault="00C9209D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="007A0EE3" w:rsidRPr="007A0EE3">
            <w:rPr>
              <w:rFonts w:cs="Arial"/>
              <w:sz w:val="18"/>
            </w:rPr>
            <w:fldChar w:fldCharType="begin"/>
          </w:r>
          <w:r w:rsidR="007A0EE3" w:rsidRPr="007A0EE3">
            <w:rPr>
              <w:rFonts w:cs="Arial"/>
              <w:sz w:val="18"/>
            </w:rPr>
            <w:instrText>PAGE</w:instrText>
          </w:r>
          <w:r w:rsidR="007A0EE3" w:rsidRPr="007A0EE3"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8"/>
            </w:rPr>
            <w:instrText>3</w:instrText>
          </w:r>
          <w:r w:rsidR="007A0EE3" w:rsidRPr="007A0EE3">
            <w:rPr>
              <w:rFonts w:cs="Arial"/>
              <w:sz w:val="18"/>
            </w:rPr>
            <w:fldChar w:fldCharType="end"/>
          </w:r>
          <w:r w:rsidR="007A0EE3"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begin"/>
          </w:r>
          <w:r w:rsidR="007A0EE3">
            <w:rPr>
              <w:rFonts w:cs="Arial"/>
              <w:sz w:val="18"/>
            </w:rPr>
            <w:instrText xml:space="preserve"> if </w:instrText>
          </w:r>
          <w:r w:rsidR="007A0EE3" w:rsidRPr="00087320">
            <w:rPr>
              <w:rFonts w:cs="Arial"/>
              <w:sz w:val="14"/>
              <w:szCs w:val="14"/>
            </w:rPr>
            <w:fldChar w:fldCharType="begin"/>
          </w:r>
          <w:r w:rsidR="007A0EE3"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="007A0EE3" w:rsidRPr="00087320">
            <w:rPr>
              <w:rFonts w:cs="Arial"/>
              <w:sz w:val="14"/>
              <w:szCs w:val="14"/>
            </w:rPr>
            <w:fldChar w:fldCharType="separate"/>
          </w:r>
          <w:r w:rsidR="00795F8B">
            <w:rPr>
              <w:rFonts w:cs="Arial"/>
              <w:sz w:val="14"/>
              <w:szCs w:val="14"/>
            </w:rPr>
            <w:instrText>False</w:instrText>
          </w:r>
          <w:r w:rsidR="007A0EE3" w:rsidRPr="00087320">
            <w:rPr>
              <w:rFonts w:cs="Arial"/>
              <w:sz w:val="14"/>
              <w:szCs w:val="14"/>
            </w:rPr>
            <w:fldChar w:fldCharType="end"/>
          </w:r>
          <w:r w:rsidR="007A0EE3">
            <w:rPr>
              <w:rFonts w:cs="Arial"/>
              <w:sz w:val="14"/>
              <w:szCs w:val="14"/>
            </w:rPr>
            <w:instrText xml:space="preserve"> = "True" "</w:instrText>
          </w:r>
          <w:r w:rsidR="007A0EE3" w:rsidRPr="00087320">
            <w:rPr>
              <w:rFonts w:cs="Arial"/>
              <w:sz w:val="18"/>
            </w:rPr>
            <w:instrText xml:space="preserve"> </w:instrText>
          </w:r>
          <w:r w:rsidR="007A0EE3"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="007A0EE3" w:rsidRPr="006D169D">
            <w:rPr>
              <w:rFonts w:cs="Arial"/>
              <w:b/>
              <w:sz w:val="18"/>
            </w:rPr>
            <w:instrText>cópia não controlada</w:instrText>
          </w:r>
          <w:r w:rsidR="007A0EE3">
            <w:rPr>
              <w:rFonts w:cs="Arial"/>
              <w:b/>
              <w:sz w:val="18"/>
            </w:rPr>
            <w:instrText xml:space="preserve">. </w:instrText>
          </w:r>
          <w:r w:rsidR="007A0EE3">
            <w:rPr>
              <w:rFonts w:cs="Arial"/>
              <w:sz w:val="14"/>
              <w:szCs w:val="14"/>
            </w:rPr>
            <w:instrText>" " "</w:instrText>
          </w:r>
          <w:r w:rsidR="007A0EE3">
            <w:rPr>
              <w:rFonts w:cs="Arial"/>
              <w:sz w:val="18"/>
            </w:rPr>
            <w:fldChar w:fldCharType="separate"/>
          </w:r>
          <w:r w:rsidR="00795F8B">
            <w:rPr>
              <w:rFonts w:cs="Arial"/>
              <w:noProof/>
              <w:sz w:val="14"/>
              <w:szCs w:val="14"/>
            </w:rPr>
            <w:instrText xml:space="preserve"> </w:instrText>
          </w:r>
          <w:r w:rsidR="007A0EE3"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74B66" w14:paraId="27CE20E6" w14:textId="77777777" w:rsidTr="003066DC">
      <w:trPr>
        <w:trHeight w:val="299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3" w14:textId="77777777" w:rsidR="00B74B66" w:rsidRDefault="00C9209D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795F8B"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 w:rsidR="00795F8B"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4" w14:textId="5E6E36D4" w:rsidR="00B74B66" w:rsidRDefault="00C9209D" w:rsidP="002A1562">
          <w:pPr>
            <w:pStyle w:val="Rodap"/>
            <w:spacing w:after="0" w:line="240" w:lineRule="auto"/>
            <w:jc w:val="center"/>
          </w:pPr>
          <w:r w:rsidRPr="007E4A1F">
            <w:rPr>
              <w:sz w:val="18"/>
            </w:rPr>
            <w:t xml:space="preserve">Versão </w:t>
          </w:r>
          <w:r w:rsidRPr="007E4A1F">
            <w:rPr>
              <w:sz w:val="18"/>
            </w:rPr>
            <w:fldChar w:fldCharType="begin"/>
          </w:r>
          <w:r w:rsidRPr="007E4A1F">
            <w:rPr>
              <w:sz w:val="18"/>
            </w:rPr>
            <w:instrText xml:space="preserve"> DOCPROPERTY Versao  \* CHARFORMAT </w:instrText>
          </w:r>
          <w:r w:rsidRPr="007E4A1F">
            <w:rPr>
              <w:sz w:val="18"/>
            </w:rPr>
            <w:fldChar w:fldCharType="separate"/>
          </w:r>
          <w:r w:rsidR="006E7C41" w:rsidRPr="007E4A1F">
            <w:rPr>
              <w:sz w:val="18"/>
            </w:rPr>
            <w:t>1.5</w:t>
          </w:r>
          <w:r w:rsidRPr="007E4A1F">
            <w:rPr>
              <w:sz w:val="18"/>
            </w:rPr>
            <w:fldChar w:fldCharType="end"/>
          </w:r>
        </w:p>
      </w:tc>
      <w:tc>
        <w:tcPr>
          <w:tcW w:w="224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7CE20E5" w14:textId="6F8DDF99" w:rsidR="00B74B66" w:rsidRPr="002A1562" w:rsidRDefault="002A1562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6E7C41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27CE20E7" w14:textId="77777777" w:rsidR="00A4106B" w:rsidRPr="00B74B66" w:rsidRDefault="00A4106B" w:rsidP="00B74B66">
    <w:pPr>
      <w:pStyle w:val="Rodap"/>
      <w:spacing w:after="0" w:line="240" w:lineRule="auto"/>
      <w:rPr>
        <w:sz w:val="8"/>
        <w:szCs w:val="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E20E9" w14:textId="3EB2746B" w:rsidR="00D350F7" w:rsidRDefault="000D7F24">
    <w:pPr>
      <w:pStyle w:val="Rodap"/>
    </w:pPr>
    <w:r>
      <w:rPr>
        <w:noProof/>
        <w:sz w:val="4"/>
        <w:szCs w:val="4"/>
        <w:lang w:eastAsia="pt-PT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27CE20EE" wp14:editId="27CE20EF">
              <wp:simplePos x="0" y="0"/>
              <wp:positionH relativeFrom="page">
                <wp:posOffset>864870</wp:posOffset>
              </wp:positionH>
              <wp:positionV relativeFrom="page">
                <wp:posOffset>7622540</wp:posOffset>
              </wp:positionV>
              <wp:extent cx="291465" cy="2607310"/>
              <wp:effectExtent l="0" t="0" r="0" b="2540"/>
              <wp:wrapNone/>
              <wp:docPr id="4" name="Text Box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1465" cy="26073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7CE20F0" w14:textId="77777777" w:rsidR="000D7F24" w:rsidRPr="001C4222" w:rsidRDefault="000D7F24" w:rsidP="000D7F24">
                          <w:pPr>
                            <w:rPr>
                              <w:color w:val="2F5496" w:themeColor="accent5" w:themeShade="BF"/>
                              <w:szCs w:val="12"/>
                            </w:rPr>
                          </w:pP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 xml:space="preserve">MOD. 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instrText xml:space="preserve"> DOCPROPERTY NumeroModelo \* CHARFORMAT </w:instrTex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795F8B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t>12.3</w:t>
                          </w:r>
                          <w:r w:rsidRPr="001C4222">
                            <w:rPr>
                              <w:color w:val="2F5496" w:themeColor="accent5" w:themeShade="BF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CE20EE" id="_x0000_t202" coordsize="21600,21600" o:spt="202" path="m,l,21600r21600,l21600,xe">
              <v:stroke joinstyle="miter"/>
              <v:path gradientshapeok="t" o:connecttype="rect"/>
            </v:shapetype>
            <v:shape id="Text Box 102" o:spid="_x0000_s1026" type="#_x0000_t202" style="position:absolute;margin-left:68.1pt;margin-top:600.2pt;width:22.95pt;height:205.3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" stroked="f">
              <v:textbox style="layout-flow:vertical;mso-layout-flow-alt:bottom-to-top" inset="0,0,0,0">
                <w:txbxContent>
                  <w:p w14:paraId="27CE20F0" w14:textId="77777777" w:rsidR="000D7F24" w:rsidRPr="001C4222" w:rsidRDefault="000D7F24" w:rsidP="000D7F24">
                    <w:pPr>
                      <w:rPr>
                        <w:color w:val="2F5496" w:themeColor="accent5" w:themeShade="BF"/>
                        <w:szCs w:val="12"/>
                      </w:rPr>
                    </w:pP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t xml:space="preserve">MOD. 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begin"/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instrText xml:space="preserve"> DOCPROPERTY NumeroModelo \* CHARFORMAT </w:instrTex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separate"/>
                    </w:r>
                    <w:r w:rsidR="00795F8B">
                      <w:rPr>
                        <w:color w:val="2F5496" w:themeColor="accent5" w:themeShade="BF"/>
                        <w:sz w:val="12"/>
                        <w:szCs w:val="12"/>
                      </w:rPr>
                      <w:t>12.3</w:t>
                    </w:r>
                    <w:r w:rsidRPr="001C4222">
                      <w:rPr>
                        <w:color w:val="2F5496" w:themeColor="accent5" w:themeShade="BF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2589"/>
      <w:gridCol w:w="3166"/>
    </w:tblGrid>
    <w:tr w:rsidR="00D44340" w14:paraId="0F2C3AF1" w14:textId="77777777" w:rsidTr="00C23829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7ECCBAEE" w14:textId="11DEDA0E" w:rsidR="00D44340" w:rsidRPr="006140E6" w:rsidRDefault="00D44340" w:rsidP="00F67034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8"/>
            </w:rPr>
            <w:instrText>4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44340" w14:paraId="11A6E201" w14:textId="77777777" w:rsidTr="00187135">
      <w:tc>
        <w:tcPr>
          <w:tcW w:w="3261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EDDFA68" w14:textId="77777777" w:rsidR="00D44340" w:rsidRDefault="00D44340" w:rsidP="00F67034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258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4DC2CDE" w14:textId="563D18BE" w:rsidR="00D44340" w:rsidRDefault="00D44340" w:rsidP="00F67034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6E7C41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16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DB20641" w14:textId="18DA6C82" w:rsidR="00D44340" w:rsidRPr="002A1562" w:rsidRDefault="00D44340" w:rsidP="00F67034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6E7C41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4A38F38A" w14:textId="77777777" w:rsidR="00D44340" w:rsidRPr="003D4069" w:rsidRDefault="00D44340">
    <w:pPr>
      <w:pStyle w:val="Rodap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310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40"/>
      <w:gridCol w:w="3532"/>
      <w:gridCol w:w="4738"/>
    </w:tblGrid>
    <w:tr w:rsidR="000D733E" w14:paraId="26E8F21C" w14:textId="77777777" w:rsidTr="00B56BD1">
      <w:trPr>
        <w:trHeight w:val="277"/>
      </w:trPr>
      <w:tc>
        <w:tcPr>
          <w:tcW w:w="1331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68A1EC09" w14:textId="12BF709A" w:rsidR="000D733E" w:rsidRDefault="000D733E" w:rsidP="00D350F7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8"/>
            </w:rPr>
            <w:instrText>8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0D733E" w14:paraId="37556F51" w14:textId="77777777" w:rsidTr="00B56BD1">
      <w:trPr>
        <w:trHeight w:val="259"/>
      </w:trPr>
      <w:tc>
        <w:tcPr>
          <w:tcW w:w="504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19CD1AC" w14:textId="45D2F2D9" w:rsidR="000D733E" w:rsidRDefault="000D733E" w:rsidP="002A1562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A098D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532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24817D" w14:textId="2C706DAD" w:rsidR="000D733E" w:rsidRDefault="000D733E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DA098D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38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B884F41" w14:textId="77777777" w:rsidR="000D733E" w:rsidRDefault="000D733E" w:rsidP="002A1562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639C5642" w14:textId="77777777" w:rsidR="000D733E" w:rsidRPr="00B74B66" w:rsidRDefault="000D733E" w:rsidP="00B74B66">
    <w:pPr>
      <w:pStyle w:val="Rodap"/>
      <w:spacing w:after="0" w:line="240" w:lineRule="auto"/>
      <w:rPr>
        <w:sz w:val="8"/>
        <w:szCs w:val="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5000" w:type="pct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99"/>
      <w:gridCol w:w="2503"/>
      <w:gridCol w:w="5969"/>
    </w:tblGrid>
    <w:tr w:rsidR="00D35D3F" w14:paraId="29A3BE64" w14:textId="77777777" w:rsidTr="003066DC">
      <w:trPr>
        <w:trHeight w:val="322"/>
      </w:trPr>
      <w:tc>
        <w:tcPr>
          <w:tcW w:w="5000" w:type="pct"/>
          <w:gridSpan w:val="3"/>
          <w:tcBorders>
            <w:top w:val="nil"/>
            <w:left w:val="nil"/>
            <w:bottom w:val="nil"/>
            <w:right w:val="nil"/>
          </w:tcBorders>
          <w:vAlign w:val="center"/>
        </w:tcPr>
        <w:p w14:paraId="3B7C465A" w14:textId="1B514808" w:rsidR="00D35D3F" w:rsidRPr="006140E6" w:rsidRDefault="00D35D3F" w:rsidP="007A0EE3">
          <w:pPr>
            <w:pStyle w:val="Rodap"/>
            <w:spacing w:after="0" w:line="240" w:lineRule="auto"/>
            <w:jc w:val="center"/>
            <w:rPr>
              <w:b/>
            </w:rPr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8"/>
            </w:rPr>
            <w:instrText>9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D35D3F" w14:paraId="1135E571" w14:textId="77777777" w:rsidTr="003066DC">
      <w:trPr>
        <w:trHeight w:val="299"/>
      </w:trPr>
      <w:tc>
        <w:tcPr>
          <w:tcW w:w="180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9CBD80D" w14:textId="77777777" w:rsidR="00D35D3F" w:rsidRDefault="00D35D3F" w:rsidP="002A1562">
          <w:pPr>
            <w:pStyle w:val="Rodap"/>
            <w:spacing w:after="0" w:line="240" w:lineRule="auto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3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  <w:tc>
        <w:tcPr>
          <w:tcW w:w="943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6C2C1667" w14:textId="5A39DF30" w:rsidR="00D35D3F" w:rsidRDefault="00D35D3F" w:rsidP="002A1562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DA098D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2248" w:type="pct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726469A5" w14:textId="68F20683" w:rsidR="00D35D3F" w:rsidRPr="002A1562" w:rsidRDefault="00D35D3F" w:rsidP="002A1562">
          <w:pPr>
            <w:pStyle w:val="Rodap"/>
            <w:spacing w:after="0" w:line="240" w:lineRule="auto"/>
            <w:jc w:val="right"/>
            <w:rPr>
              <w:sz w:val="18"/>
            </w:rPr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A098D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</w:tr>
  </w:tbl>
  <w:p w14:paraId="5BAFD553" w14:textId="77777777" w:rsidR="00D35D3F" w:rsidRPr="00B74B66" w:rsidRDefault="00D35D3F" w:rsidP="00B74B66">
    <w:pPr>
      <w:pStyle w:val="Rodap"/>
      <w:spacing w:after="0" w:line="240" w:lineRule="auto"/>
      <w:rPr>
        <w:sz w:val="8"/>
        <w:szCs w:val="8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13414" w:type="dxa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356"/>
      <w:gridCol w:w="3283"/>
      <w:gridCol w:w="4775"/>
    </w:tblGrid>
    <w:tr w:rsidR="00B35A7E" w14:paraId="6D8771CE" w14:textId="77777777" w:rsidTr="00B35A7E">
      <w:trPr>
        <w:trHeight w:val="282"/>
      </w:trPr>
      <w:tc>
        <w:tcPr>
          <w:tcW w:w="13414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E076A58" w14:textId="6DEEB3A6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8"/>
            </w:rPr>
            <w:instrText>5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B35A7E" w14:paraId="50E046EE" w14:textId="77777777" w:rsidTr="00B35A7E">
      <w:trPr>
        <w:trHeight w:val="262"/>
      </w:trPr>
      <w:tc>
        <w:tcPr>
          <w:tcW w:w="5356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025E2C0" w14:textId="62645AD1" w:rsidR="00B35A7E" w:rsidRDefault="00B35A7E" w:rsidP="00B35A7E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A098D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3283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48789D6A" w14:textId="0686D39C" w:rsidR="00B35A7E" w:rsidRDefault="00B35A7E" w:rsidP="00B35A7E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DA098D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4774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563BD827" w14:textId="77777777" w:rsidR="00B35A7E" w:rsidRDefault="00B35A7E" w:rsidP="00B35A7E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2EFE4600" w14:textId="68BF12C4" w:rsidR="00351E87" w:rsidRPr="003D4069" w:rsidRDefault="00351E87">
    <w:pPr>
      <w:pStyle w:val="Rodap"/>
      <w:rPr>
        <w:sz w:val="2"/>
        <w:szCs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comGrelha"/>
      <w:tblW w:w="0" w:type="auto"/>
      <w:tblBorders>
        <w:top w:val="dotted" w:sz="4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00"/>
      <w:gridCol w:w="2207"/>
      <w:gridCol w:w="3209"/>
    </w:tblGrid>
    <w:tr w:rsidR="002109B1" w14:paraId="57AFA94B" w14:textId="77777777" w:rsidTr="00C23829">
      <w:tc>
        <w:tcPr>
          <w:tcW w:w="9016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548043A3" w14:textId="1E465519" w:rsidR="002109B1" w:rsidRDefault="002109B1" w:rsidP="002109B1">
          <w:pPr>
            <w:pStyle w:val="Rodap"/>
            <w:spacing w:after="0" w:line="240" w:lineRule="auto"/>
            <w:jc w:val="center"/>
          </w:pP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</w:instrText>
          </w:r>
          <w:r w:rsidRPr="007A0EE3">
            <w:rPr>
              <w:rFonts w:cs="Arial"/>
              <w:sz w:val="18"/>
            </w:rPr>
            <w:fldChar w:fldCharType="begin"/>
          </w:r>
          <w:r w:rsidRPr="007A0EE3">
            <w:rPr>
              <w:rFonts w:cs="Arial"/>
              <w:sz w:val="18"/>
            </w:rPr>
            <w:instrText>PAGE</w:instrText>
          </w:r>
          <w:r w:rsidRPr="007A0EE3"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8"/>
            </w:rPr>
            <w:instrText>33</w:instrText>
          </w:r>
          <w:r w:rsidRPr="007A0EE3">
            <w:rPr>
              <w:rFonts w:cs="Arial"/>
              <w:sz w:val="18"/>
            </w:rPr>
            <w:fldChar w:fldCharType="end"/>
          </w:r>
          <w:r w:rsidRPr="007A0EE3">
            <w:rPr>
              <w:rFonts w:cs="Arial"/>
              <w:sz w:val="18"/>
            </w:rPr>
            <w:instrText xml:space="preserve"> = 2</w:instrText>
          </w:r>
          <w:r>
            <w:rPr>
              <w:rFonts w:cs="Arial"/>
              <w:sz w:val="18"/>
            </w:rPr>
            <w:instrText xml:space="preserve"> </w:instrText>
          </w:r>
          <w:r>
            <w:rPr>
              <w:rFonts w:cs="Arial"/>
              <w:sz w:val="18"/>
            </w:rPr>
            <w:fldChar w:fldCharType="begin"/>
          </w:r>
          <w:r>
            <w:rPr>
              <w:rFonts w:cs="Arial"/>
              <w:sz w:val="18"/>
            </w:rPr>
            <w:instrText xml:space="preserve"> if </w:instrText>
          </w:r>
          <w:r w:rsidRPr="00087320">
            <w:rPr>
              <w:rFonts w:cs="Arial"/>
              <w:sz w:val="14"/>
              <w:szCs w:val="14"/>
            </w:rPr>
            <w:fldChar w:fldCharType="begin"/>
          </w:r>
          <w:r w:rsidRPr="00087320">
            <w:rPr>
              <w:rFonts w:cs="Arial"/>
              <w:sz w:val="14"/>
              <w:szCs w:val="14"/>
            </w:rPr>
            <w:instrText xml:space="preserve"> DOCPROPERTY Copias \* CHARFORMAT </w:instrText>
          </w:r>
          <w:r w:rsidRPr="00087320">
            <w:rPr>
              <w:rFonts w:cs="Arial"/>
              <w:sz w:val="14"/>
              <w:szCs w:val="14"/>
            </w:rPr>
            <w:fldChar w:fldCharType="separate"/>
          </w:r>
          <w:r>
            <w:rPr>
              <w:rFonts w:cs="Arial"/>
              <w:sz w:val="14"/>
              <w:szCs w:val="14"/>
            </w:rPr>
            <w:instrText>False</w:instrText>
          </w:r>
          <w:r w:rsidRPr="00087320">
            <w:rPr>
              <w:rFonts w:cs="Arial"/>
              <w:sz w:val="14"/>
              <w:szCs w:val="14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= "True" "</w:instrText>
          </w:r>
          <w:r w:rsidRPr="00087320">
            <w:rPr>
              <w:rFonts w:cs="Arial"/>
              <w:sz w:val="18"/>
            </w:rPr>
            <w:instrText xml:space="preserve"> </w:instrText>
          </w:r>
          <w:r w:rsidRPr="006D169D">
            <w:rPr>
              <w:rFonts w:cs="Arial"/>
              <w:sz w:val="18"/>
            </w:rPr>
            <w:instrText xml:space="preserve">Após impressão, este documento é considerado </w:instrText>
          </w:r>
          <w:r w:rsidRPr="006D169D">
            <w:rPr>
              <w:rFonts w:cs="Arial"/>
              <w:b/>
              <w:sz w:val="18"/>
            </w:rPr>
            <w:instrText>cópia não controlada</w:instrText>
          </w:r>
          <w:r>
            <w:rPr>
              <w:rFonts w:cs="Arial"/>
              <w:b/>
              <w:sz w:val="18"/>
            </w:rPr>
            <w:instrText xml:space="preserve">. </w:instrText>
          </w:r>
          <w:r>
            <w:rPr>
              <w:rFonts w:cs="Arial"/>
              <w:sz w:val="14"/>
              <w:szCs w:val="14"/>
            </w:rPr>
            <w:instrText>" " "</w:instrText>
          </w:r>
          <w:r>
            <w:rPr>
              <w:rFonts w:cs="Arial"/>
              <w:sz w:val="18"/>
            </w:rPr>
            <w:fldChar w:fldCharType="separate"/>
          </w:r>
          <w:r>
            <w:rPr>
              <w:rFonts w:cs="Arial"/>
              <w:noProof/>
              <w:sz w:val="14"/>
              <w:szCs w:val="14"/>
            </w:rPr>
            <w:instrText xml:space="preserve"> </w:instrText>
          </w:r>
          <w:r>
            <w:rPr>
              <w:rFonts w:cs="Arial"/>
              <w:sz w:val="18"/>
            </w:rPr>
            <w:fldChar w:fldCharType="end"/>
          </w:r>
          <w:r>
            <w:rPr>
              <w:rFonts w:cs="Arial"/>
              <w:sz w:val="14"/>
              <w:szCs w:val="14"/>
            </w:rPr>
            <w:instrText xml:space="preserve"> " "</w:instrText>
          </w:r>
          <w:r>
            <w:rPr>
              <w:rFonts w:cs="Arial"/>
              <w:sz w:val="18"/>
            </w:rPr>
            <w:fldChar w:fldCharType="separate"/>
          </w:r>
          <w:r w:rsidR="007E4A1F">
            <w:rPr>
              <w:rFonts w:cs="Arial"/>
              <w:noProof/>
              <w:sz w:val="14"/>
              <w:szCs w:val="14"/>
            </w:rPr>
            <w:t xml:space="preserve"> </w:t>
          </w:r>
          <w:r>
            <w:rPr>
              <w:rFonts w:cs="Arial"/>
              <w:sz w:val="18"/>
            </w:rPr>
            <w:fldChar w:fldCharType="end"/>
          </w:r>
        </w:p>
      </w:tc>
    </w:tr>
    <w:tr w:rsidR="002109B1" w14:paraId="5A4A2B7A" w14:textId="77777777" w:rsidTr="00C23829">
      <w:tc>
        <w:tcPr>
          <w:tcW w:w="3600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08FE7D5D" w14:textId="5080A6DD" w:rsidR="002109B1" w:rsidRDefault="002109B1" w:rsidP="002109B1">
          <w:pPr>
            <w:pStyle w:val="Rodap"/>
            <w:spacing w:after="0" w:line="240" w:lineRule="auto"/>
          </w:pPr>
          <w:r w:rsidRPr="002A1562">
            <w:rPr>
              <w:sz w:val="18"/>
            </w:rPr>
            <w:fldChar w:fldCharType="begin"/>
          </w:r>
          <w:r w:rsidRPr="002A1562">
            <w:rPr>
              <w:sz w:val="18"/>
            </w:rPr>
            <w:instrText xml:space="preserve"> DOCPROPERTY </w:instrText>
          </w:r>
          <w:r>
            <w:rPr>
              <w:sz w:val="18"/>
            </w:rPr>
            <w:instrText>data</w:instrText>
          </w:r>
          <w:r w:rsidRPr="002A1562">
            <w:rPr>
              <w:sz w:val="18"/>
            </w:rPr>
            <w:instrText xml:space="preserve"> \* CHARFORMAT </w:instrText>
          </w:r>
          <w:r w:rsidRPr="002A1562">
            <w:rPr>
              <w:sz w:val="18"/>
            </w:rPr>
            <w:fldChar w:fldCharType="separate"/>
          </w:r>
          <w:r w:rsidR="00DA098D">
            <w:rPr>
              <w:sz w:val="18"/>
            </w:rPr>
            <w:t>25-06-2026</w:t>
          </w:r>
          <w:r w:rsidRPr="002A1562">
            <w:rPr>
              <w:sz w:val="18"/>
            </w:rPr>
            <w:fldChar w:fldCharType="end"/>
          </w:r>
        </w:p>
      </w:tc>
      <w:tc>
        <w:tcPr>
          <w:tcW w:w="2207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261C0778" w14:textId="5C12ECAF" w:rsidR="002109B1" w:rsidRDefault="002109B1" w:rsidP="002109B1">
          <w:pPr>
            <w:pStyle w:val="Rodap"/>
            <w:spacing w:after="0" w:line="240" w:lineRule="auto"/>
            <w:jc w:val="center"/>
          </w:pPr>
          <w:r>
            <w:rPr>
              <w:sz w:val="18"/>
            </w:rPr>
            <w:t xml:space="preserve">Versão </w:t>
          </w:r>
          <w:r w:rsidRPr="00FF3145">
            <w:rPr>
              <w:sz w:val="18"/>
            </w:rPr>
            <w:fldChar w:fldCharType="begin"/>
          </w:r>
          <w:r w:rsidRPr="00FF3145">
            <w:rPr>
              <w:sz w:val="18"/>
            </w:rPr>
            <w:instrText xml:space="preserve"> DOCPROPERTY Versao  \* CHARFORMAT </w:instrText>
          </w:r>
          <w:r w:rsidRPr="00FF3145">
            <w:rPr>
              <w:sz w:val="18"/>
            </w:rPr>
            <w:fldChar w:fldCharType="separate"/>
          </w:r>
          <w:r w:rsidR="00DA098D">
            <w:rPr>
              <w:sz w:val="18"/>
            </w:rPr>
            <w:t>1.5</w:t>
          </w:r>
          <w:r w:rsidRPr="00FF3145">
            <w:rPr>
              <w:sz w:val="18"/>
            </w:rPr>
            <w:fldChar w:fldCharType="end"/>
          </w:r>
        </w:p>
      </w:tc>
      <w:tc>
        <w:tcPr>
          <w:tcW w:w="3209" w:type="dxa"/>
          <w:tcBorders>
            <w:top w:val="dotted" w:sz="4" w:space="0" w:color="auto"/>
            <w:left w:val="nil"/>
            <w:bottom w:val="nil"/>
            <w:right w:val="nil"/>
          </w:tcBorders>
          <w:hideMark/>
        </w:tcPr>
        <w:p w14:paraId="1C57404B" w14:textId="77777777" w:rsidR="002109B1" w:rsidRDefault="002109B1" w:rsidP="002109B1">
          <w:pPr>
            <w:pStyle w:val="Rodap"/>
            <w:spacing w:after="0" w:line="240" w:lineRule="auto"/>
            <w:jc w:val="right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 \* </w:instrText>
          </w:r>
          <w:r w:rsidRPr="00FF3145">
            <w:rPr>
              <w:sz w:val="18"/>
            </w:rPr>
            <w:instrText xml:space="preserve">CHARFORMAT </w:instrText>
          </w:r>
          <w:r>
            <w:fldChar w:fldCharType="separate"/>
          </w:r>
          <w:r>
            <w:rPr>
              <w:noProof/>
            </w:rPr>
            <w:t>4</w:t>
          </w:r>
          <w:r>
            <w:fldChar w:fldCharType="end"/>
          </w:r>
        </w:p>
      </w:tc>
    </w:tr>
  </w:tbl>
  <w:p w14:paraId="11984366" w14:textId="77777777" w:rsidR="00D35406" w:rsidRPr="003D4069" w:rsidRDefault="00D35406">
    <w:pPr>
      <w:pStyle w:val="Rodap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C826B" w14:textId="77777777" w:rsidR="00CB482C" w:rsidRDefault="00CB482C" w:rsidP="00E91D07">
      <w:pPr>
        <w:spacing w:after="0" w:line="240" w:lineRule="auto"/>
      </w:pPr>
      <w:r>
        <w:separator/>
      </w:r>
    </w:p>
  </w:footnote>
  <w:footnote w:type="continuationSeparator" w:id="0">
    <w:p w14:paraId="40C7D7E8" w14:textId="77777777" w:rsidR="00CB482C" w:rsidRDefault="00CB482C" w:rsidP="00E91D07">
      <w:pPr>
        <w:spacing w:after="0" w:line="240" w:lineRule="auto"/>
      </w:pPr>
      <w:r>
        <w:continuationSeparator/>
      </w:r>
    </w:p>
  </w:footnote>
  <w:footnote w:type="continuationNotice" w:id="1">
    <w:p w14:paraId="5E12994F" w14:textId="77777777" w:rsidR="00CB482C" w:rsidRDefault="00CB482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2610"/>
      <w:gridCol w:w="6570"/>
    </w:tblGrid>
    <w:tr w:rsidR="00011AEE" w:rsidRPr="00CD2B10" w14:paraId="27CE20D6" w14:textId="77777777" w:rsidTr="00707867">
      <w:tc>
        <w:tcPr>
          <w:tcW w:w="2610" w:type="dxa"/>
          <w:vAlign w:val="bottom"/>
        </w:tcPr>
        <w:p w14:paraId="27CE20D3" w14:textId="77777777" w:rsidR="00011AEE" w:rsidRPr="00094A62" w:rsidRDefault="00011AEE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6570" w:type="dxa"/>
          <w:vAlign w:val="center"/>
        </w:tcPr>
        <w:p w14:paraId="27CE20D4" w14:textId="13B926FC" w:rsidR="00011AEE" w:rsidRPr="00A4106B" w:rsidRDefault="00707867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27CE20D5" w14:textId="31C6A589" w:rsidR="00011AEE" w:rsidRPr="00A4106B" w:rsidRDefault="006140E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F633AD">
            <w:rPr>
              <w:rFonts w:eastAsia="Adobe Heiti Std R" w:cs="Arial"/>
              <w:color w:val="7F7F7F"/>
            </w:rPr>
            <w:t>G</w:t>
          </w:r>
          <w:r w:rsidR="00F633AD" w:rsidRPr="007E4A1F">
            <w:rPr>
              <w:rFonts w:eastAsia="Adobe Heiti Std R" w:cs="Arial"/>
              <w:color w:val="7F7F7F"/>
            </w:rPr>
            <w:t>uia XML - Mensagem CC413A v1.5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27CE20D7" w14:textId="77777777" w:rsidR="00011AEE" w:rsidRDefault="0017683D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0" behindDoc="0" locked="0" layoutInCell="1" allowOverlap="1" wp14:anchorId="27CE20EA" wp14:editId="27CE20EB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23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A45A8" w14:textId="77777777" w:rsidR="00640F89" w:rsidRPr="00A4106B" w:rsidRDefault="00640F89" w:rsidP="00640F89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6" behindDoc="0" locked="0" layoutInCell="1" allowOverlap="1" wp14:anchorId="116979B4" wp14:editId="166E99DA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25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18CEF9E7" w14:textId="5F5F694C" w:rsidR="00640F89" w:rsidRDefault="00640F89" w:rsidP="00640F89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DA098D">
      <w:rPr>
        <w:rFonts w:eastAsia="Adobe Heiti Std R" w:cs="Arial"/>
        <w:color w:val="7F7F7F"/>
      </w:rPr>
      <w:t>Guia XML - Mensagem CC413A v1.5</w:t>
    </w:r>
    <w:r w:rsidRPr="006140E6">
      <w:rPr>
        <w:rFonts w:eastAsia="Adobe Heiti Std R" w:cs="Arial"/>
        <w:color w:val="7F7F7F"/>
      </w:rPr>
      <w:fldChar w:fldCharType="end"/>
    </w:r>
  </w:p>
  <w:p w14:paraId="551A45AC" w14:textId="77777777" w:rsidR="00640F89" w:rsidRPr="00640F89" w:rsidRDefault="00640F89" w:rsidP="00640F89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C3590" w14:textId="77777777" w:rsidR="00D44340" w:rsidRPr="00A4106B" w:rsidRDefault="00D44340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2" behindDoc="0" locked="0" layoutInCell="1" allowOverlap="1" wp14:anchorId="5C3A58BB" wp14:editId="456AD9CC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9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260FD092" w14:textId="0A240253" w:rsidR="00D44340" w:rsidRDefault="00D44340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6E7C41">
      <w:rPr>
        <w:rFonts w:eastAsia="Adobe Heiti Std R" w:cs="Arial"/>
        <w:color w:val="7F7F7F"/>
      </w:rPr>
      <w:t>Guia XML - Mensagem CC413A v1.5</w:t>
    </w:r>
    <w:r w:rsidRPr="006140E6">
      <w:rPr>
        <w:rFonts w:eastAsia="Adobe Heiti Std R" w:cs="Arial"/>
        <w:color w:val="7F7F7F"/>
      </w:rPr>
      <w:fldChar w:fldCharType="end"/>
    </w:r>
  </w:p>
  <w:p w14:paraId="47C14329" w14:textId="77777777" w:rsidR="00D44340" w:rsidRDefault="00D44340">
    <w:pPr>
      <w:pStyle w:val="Cabealh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3347" w:type="dxa"/>
      <w:tblBorders>
        <w:bottom w:val="dotted" w:sz="4" w:space="0" w:color="auto"/>
      </w:tblBorders>
      <w:tblLook w:val="04A0" w:firstRow="1" w:lastRow="0" w:firstColumn="1" w:lastColumn="0" w:noHBand="0" w:noVBand="1"/>
    </w:tblPr>
    <w:tblGrid>
      <w:gridCol w:w="3795"/>
      <w:gridCol w:w="9552"/>
    </w:tblGrid>
    <w:tr w:rsidR="00230FC6" w:rsidRPr="00CD2B10" w14:paraId="0509194F" w14:textId="77777777" w:rsidTr="00230FC6">
      <w:trPr>
        <w:trHeight w:val="470"/>
      </w:trPr>
      <w:tc>
        <w:tcPr>
          <w:tcW w:w="3795" w:type="dxa"/>
          <w:vAlign w:val="bottom"/>
        </w:tcPr>
        <w:p w14:paraId="294D35C4" w14:textId="77777777" w:rsidR="00230FC6" w:rsidRPr="00094A62" w:rsidRDefault="00230FC6" w:rsidP="00011AEE">
          <w:pPr>
            <w:pStyle w:val="Cabealho"/>
            <w:spacing w:after="0"/>
            <w:rPr>
              <w:rFonts w:ascii="Trebuchet MS" w:hAnsi="Trebuchet MS"/>
            </w:rPr>
          </w:pPr>
        </w:p>
      </w:tc>
      <w:tc>
        <w:tcPr>
          <w:tcW w:w="9552" w:type="dxa"/>
          <w:vAlign w:val="center"/>
        </w:tcPr>
        <w:p w14:paraId="12147147" w14:textId="77777777" w:rsidR="00230FC6" w:rsidRPr="00A4106B" w:rsidRDefault="00230FC6" w:rsidP="00011AEE">
          <w:pPr>
            <w:pStyle w:val="Cabealho"/>
            <w:spacing w:after="0"/>
            <w:jc w:val="right"/>
            <w:rPr>
              <w:rFonts w:eastAsia="Adobe Heiti Std R" w:cs="Arial"/>
              <w:b/>
              <w:color w:val="7F7F7F"/>
              <w:sz w:val="24"/>
            </w:rPr>
          </w:pPr>
          <w:r w:rsidRPr="00707867">
            <w:rPr>
              <w:rFonts w:eastAsia="Adobe Heiti Std R" w:cs="Arial"/>
              <w:b/>
              <w:color w:val="7F7F7F"/>
              <w:sz w:val="24"/>
            </w:rPr>
            <w:t xml:space="preserve">Declarações Aduaneiras de Importação e Notificações </w:t>
          </w:r>
        </w:p>
        <w:p w14:paraId="354A78CD" w14:textId="048EF9C4" w:rsidR="00230FC6" w:rsidRPr="00A4106B" w:rsidRDefault="00230FC6" w:rsidP="006140E6">
          <w:pPr>
            <w:pStyle w:val="Cabealho"/>
            <w:spacing w:after="0"/>
            <w:jc w:val="right"/>
            <w:rPr>
              <w:rFonts w:eastAsia="Adobe Heiti Std R" w:cs="Calibri"/>
              <w:color w:val="001C44"/>
              <w:sz w:val="16"/>
              <w:szCs w:val="16"/>
            </w:rPr>
          </w:pPr>
          <w:r w:rsidRPr="006140E6">
            <w:rPr>
              <w:rFonts w:eastAsia="Adobe Heiti Std R" w:cs="Arial"/>
              <w:color w:val="7F7F7F"/>
            </w:rPr>
            <w:fldChar w:fldCharType="begin"/>
          </w:r>
          <w:r w:rsidRPr="006140E6">
            <w:rPr>
              <w:rFonts w:eastAsia="Adobe Heiti Std R" w:cs="Arial"/>
              <w:color w:val="7F7F7F"/>
            </w:rPr>
            <w:instrText xml:space="preserve"> DOCPROPERTY NomeManual \* CHARFORMAT </w:instrText>
          </w:r>
          <w:r w:rsidRPr="006140E6">
            <w:rPr>
              <w:rFonts w:eastAsia="Adobe Heiti Std R" w:cs="Arial"/>
              <w:color w:val="7F7F7F"/>
            </w:rPr>
            <w:fldChar w:fldCharType="separate"/>
          </w:r>
          <w:r w:rsidR="00DA098D">
            <w:rPr>
              <w:rFonts w:eastAsia="Adobe Heiti Std R" w:cs="Arial"/>
              <w:color w:val="7F7F7F"/>
            </w:rPr>
            <w:t>Guia XML - Mensagem CC413A v1.5</w:t>
          </w:r>
          <w:r w:rsidRPr="006140E6">
            <w:rPr>
              <w:rFonts w:eastAsia="Adobe Heiti Std R" w:cs="Arial"/>
              <w:color w:val="7F7F7F"/>
            </w:rPr>
            <w:fldChar w:fldCharType="end"/>
          </w:r>
        </w:p>
      </w:tc>
    </w:tr>
  </w:tbl>
  <w:p w14:paraId="491C8E17" w14:textId="77777777" w:rsidR="00230FC6" w:rsidRDefault="00230FC6" w:rsidP="00011AEE">
    <w:pPr>
      <w:pStyle w:val="Cabealho"/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4" behindDoc="0" locked="0" layoutInCell="1" allowOverlap="1" wp14:anchorId="6783F081" wp14:editId="4BAE7122">
          <wp:simplePos x="0" y="0"/>
          <wp:positionH relativeFrom="column">
            <wp:posOffset>-19050</wp:posOffset>
          </wp:positionH>
          <wp:positionV relativeFrom="paragraph">
            <wp:posOffset>-433070</wp:posOffset>
          </wp:positionV>
          <wp:extent cx="1440180" cy="388620"/>
          <wp:effectExtent l="0" t="0" r="7620" b="0"/>
          <wp:wrapNone/>
          <wp:docPr id="15" name="Imagem 9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24630" w14:textId="77777777" w:rsidR="00351E87" w:rsidRPr="00A4106B" w:rsidRDefault="00351E87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3" behindDoc="0" locked="0" layoutInCell="1" allowOverlap="1" wp14:anchorId="2AD855D1" wp14:editId="4860F4F0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16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4BBB862A" w14:textId="40E00586" w:rsidR="00351E87" w:rsidRDefault="00351E87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DA098D">
      <w:rPr>
        <w:rFonts w:eastAsia="Adobe Heiti Std R" w:cs="Arial"/>
        <w:color w:val="7F7F7F"/>
      </w:rPr>
      <w:t>Guia XML - Mensagem CC413A v1.5</w:t>
    </w:r>
    <w:r w:rsidRPr="006140E6">
      <w:rPr>
        <w:rFonts w:eastAsia="Adobe Heiti Std R" w:cs="Arial"/>
        <w:color w:val="7F7F7F"/>
      </w:rPr>
      <w:fldChar w:fldCharType="end"/>
    </w:r>
  </w:p>
  <w:p w14:paraId="7416D438" w14:textId="77777777" w:rsidR="00351E87" w:rsidRDefault="00351E87">
    <w:pPr>
      <w:pStyle w:val="Cabealh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BF11C" w14:textId="77777777" w:rsidR="004F7761" w:rsidRPr="00A4106B" w:rsidRDefault="004F7761" w:rsidP="00F67034">
    <w:pPr>
      <w:pStyle w:val="Cabealho"/>
      <w:spacing w:after="0"/>
      <w:jc w:val="right"/>
      <w:rPr>
        <w:rFonts w:eastAsia="Adobe Heiti Std R" w:cs="Arial"/>
        <w:b/>
        <w:color w:val="7F7F7F"/>
        <w:sz w:val="24"/>
      </w:rPr>
    </w:pPr>
    <w:r>
      <w:rPr>
        <w:rFonts w:ascii="Trebuchet MS" w:hAnsi="Trebuchet MS"/>
        <w:noProof/>
        <w:lang w:eastAsia="pt-PT"/>
      </w:rPr>
      <w:drawing>
        <wp:anchor distT="0" distB="0" distL="114300" distR="114300" simplePos="0" relativeHeight="251658245" behindDoc="0" locked="0" layoutInCell="1" allowOverlap="1" wp14:anchorId="4B70457D" wp14:editId="2D269B89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1440180" cy="388620"/>
          <wp:effectExtent l="0" t="0" r="7620" b="0"/>
          <wp:wrapNone/>
          <wp:docPr id="8" name="Imagem 36" descr="Logotipo_AT_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Logotipo_AT_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180" cy="388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2705">
      <w:rPr>
        <w:rFonts w:eastAsia="Adobe Heiti Std R" w:cs="Arial"/>
        <w:b/>
        <w:color w:val="7F7F7F"/>
        <w:sz w:val="24"/>
      </w:rPr>
      <w:t xml:space="preserve"> </w:t>
    </w:r>
    <w:r w:rsidRPr="0074050E">
      <w:rPr>
        <w:rFonts w:eastAsia="Adobe Heiti Std R" w:cs="Arial"/>
        <w:b/>
        <w:color w:val="7F7F7F"/>
        <w:sz w:val="24"/>
      </w:rPr>
      <w:t>Declarações Aduaneiras de Importação e Notificações</w:t>
    </w:r>
  </w:p>
  <w:p w14:paraId="713DAED0" w14:textId="2E290040" w:rsidR="004F7761" w:rsidRDefault="004F7761" w:rsidP="00F67034">
    <w:pPr>
      <w:pStyle w:val="Cabealho"/>
      <w:pBdr>
        <w:bottom w:val="dotted" w:sz="4" w:space="1" w:color="auto"/>
      </w:pBdr>
      <w:spacing w:after="0" w:line="240" w:lineRule="auto"/>
      <w:jc w:val="right"/>
    </w:pPr>
    <w:r w:rsidRPr="006140E6">
      <w:rPr>
        <w:rFonts w:eastAsia="Adobe Heiti Std R" w:cs="Arial"/>
        <w:color w:val="7F7F7F"/>
      </w:rPr>
      <w:fldChar w:fldCharType="begin"/>
    </w:r>
    <w:r w:rsidRPr="006140E6">
      <w:rPr>
        <w:rFonts w:eastAsia="Adobe Heiti Std R" w:cs="Arial"/>
        <w:color w:val="7F7F7F"/>
      </w:rPr>
      <w:instrText xml:space="preserve"> DOCPROPERTY NomeManual \* CHARFORMAT </w:instrText>
    </w:r>
    <w:r w:rsidRPr="006140E6">
      <w:rPr>
        <w:rFonts w:eastAsia="Adobe Heiti Std R" w:cs="Arial"/>
        <w:color w:val="7F7F7F"/>
      </w:rPr>
      <w:fldChar w:fldCharType="separate"/>
    </w:r>
    <w:r w:rsidR="00DA098D">
      <w:rPr>
        <w:rFonts w:eastAsia="Adobe Heiti Std R" w:cs="Arial"/>
        <w:color w:val="7F7F7F"/>
      </w:rPr>
      <w:t>Guia XML - Mensagem CC413A v1.5</w:t>
    </w:r>
    <w:r w:rsidRPr="006140E6">
      <w:rPr>
        <w:rFonts w:eastAsia="Adobe Heiti Std R" w:cs="Arial"/>
        <w:color w:val="7F7F7F"/>
      </w:rPr>
      <w:fldChar w:fldCharType="end"/>
    </w:r>
  </w:p>
  <w:p w14:paraId="66685420" w14:textId="77777777" w:rsidR="004F7761" w:rsidRDefault="004F776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175D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15615E7F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25916588"/>
    <w:multiLevelType w:val="multilevel"/>
    <w:tmpl w:val="96907F76"/>
    <w:lvl w:ilvl="0">
      <w:start w:val="1"/>
      <w:numFmt w:val="decimal"/>
      <w:pStyle w:val="Numeraoalineas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F027784"/>
    <w:multiLevelType w:val="singleLevel"/>
    <w:tmpl w:val="08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6615F6"/>
    <w:multiLevelType w:val="multilevel"/>
    <w:tmpl w:val="B0064E56"/>
    <w:lvl w:ilvl="0">
      <w:start w:val="1"/>
      <w:numFmt w:val="decimal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2"/>
        </w:tabs>
        <w:ind w:left="0" w:firstLine="0"/>
      </w:pPr>
    </w:lvl>
    <w:lvl w:ilvl="2">
      <w:start w:val="1"/>
      <w:numFmt w:val="decimal"/>
      <w:pStyle w:val="Ttulo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48373717"/>
    <w:multiLevelType w:val="multilevel"/>
    <w:tmpl w:val="B456DA9E"/>
    <w:lvl w:ilvl="0">
      <w:start w:val="2"/>
      <w:numFmt w:val="decimal"/>
      <w:pStyle w:val="Ttulo1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4C703C20"/>
    <w:multiLevelType w:val="singleLevel"/>
    <w:tmpl w:val="0816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7" w15:restartNumberingAfterBreak="0">
    <w:nsid w:val="4F194877"/>
    <w:multiLevelType w:val="multilevel"/>
    <w:tmpl w:val="4E72F8BA"/>
    <w:lvl w:ilvl="0">
      <w:start w:val="1"/>
      <w:numFmt w:val="decimal"/>
      <w:pStyle w:val="Numerao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5A3E3608"/>
    <w:multiLevelType w:val="hybridMultilevel"/>
    <w:tmpl w:val="396E9592"/>
    <w:lvl w:ilvl="0" w:tplc="8CD09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A65797A"/>
    <w:multiLevelType w:val="singleLevel"/>
    <w:tmpl w:val="0816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63710658">
    <w:abstractNumId w:val="7"/>
  </w:num>
  <w:num w:numId="2" w16cid:durableId="1221674597">
    <w:abstractNumId w:val="2"/>
  </w:num>
  <w:num w:numId="3" w16cid:durableId="1166483133">
    <w:abstractNumId w:val="4"/>
  </w:num>
  <w:num w:numId="4" w16cid:durableId="78021979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58007070">
    <w:abstractNumId w:val="3"/>
    <w:lvlOverride w:ilvl="0">
      <w:startOverride w:val="1"/>
    </w:lvlOverride>
  </w:num>
  <w:num w:numId="6" w16cid:durableId="1614701665">
    <w:abstractNumId w:val="6"/>
  </w:num>
  <w:num w:numId="7" w16cid:durableId="852303945">
    <w:abstractNumId w:val="0"/>
  </w:num>
  <w:num w:numId="8" w16cid:durableId="1126774120">
    <w:abstractNumId w:val="1"/>
  </w:num>
  <w:num w:numId="9" w16cid:durableId="377970344">
    <w:abstractNumId w:val="9"/>
  </w:num>
  <w:num w:numId="10" w16cid:durableId="1471554375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6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iv00" w:val="SUB-DG (ÁREA SISTEMAS DE INFORMAÇAO)"/>
    <w:docVar w:name="Div01" w:val="Av. Eng. Duarte Pacheco, 28, 17.º"/>
    <w:docVar w:name="Div02" w:val="1099-013 LISBOA"/>
    <w:docVar w:name="Div03" w:val="213834955"/>
    <w:docVar w:name="Div04" w:val="0"/>
    <w:docVar w:name="Div05" w:val="sdg-si@at.gov.pt"/>
    <w:docVar w:name="Div06" w:val="6112"/>
    <w:docVar w:name="Div07" w:val="6112"/>
    <w:docVar w:name="Div10" w:val="EPM N1 ADMINISTRAÇAO DE PLATAFORMAS"/>
    <w:docVar w:name="Div11" w:val="Av. Eng. Duarte Pacheco, 28, 14.º"/>
    <w:docVar w:name="Div12" w:val="1099-013 LISBOA"/>
    <w:docVar w:name="Div13" w:val="213834730"/>
    <w:docVar w:name="Div14" w:val="0"/>
    <w:docVar w:name="Div15" w:val="aap@at.gov.pt"/>
    <w:docVar w:name="Div16" w:val="6112"/>
    <w:docVar w:name="Div17" w:val="6840"/>
    <w:docVar w:name="Div20" w:val="EPM N1 GESTAO DE CONTRIBUINTES E INSPEÇAO"/>
    <w:docVar w:name="Div21" w:val="Av. Eng. Duarte Pacheco, 28, 10.º"/>
    <w:docVar w:name="Div22" w:val="1099-013 LISBOA"/>
    <w:docVar w:name="Div23" w:val="213834885"/>
    <w:docVar w:name="Div24" w:val="0"/>
    <w:docVar w:name="Div25" w:val="agci@at.gov.pt"/>
    <w:docVar w:name="Div26" w:val="6112"/>
    <w:docVar w:name="Div27" w:val="6800"/>
    <w:docVar w:name="Div30" w:val="EPM N1 GESTAO DE IMPOSTOS"/>
    <w:docVar w:name="Div31" w:val="Av. Eng. Duarte Pacheco, 28, 11.º"/>
    <w:docVar w:name="Div32" w:val="1099-013 LISBOA"/>
    <w:docVar w:name="Div33" w:val="213834713"/>
    <w:docVar w:name="Div34" w:val="0"/>
    <w:docVar w:name="Div35" w:val="agi@at.gov.pt"/>
    <w:docVar w:name="Div36" w:val="6112"/>
    <w:docVar w:name="Div37" w:val="6810"/>
    <w:docVar w:name="Div40" w:val="EPM N1 GESTAO DE OPERAÇOES E COMUNICAÇOES"/>
    <w:docVar w:name="Div41" w:val="Av. Eng. Duarte Pacheco, 28, 12.º"/>
    <w:docVar w:name="Div42" w:val="1099-013 LISBOA"/>
    <w:docVar w:name="Div43" w:val="213834753"/>
    <w:docVar w:name="Div44" w:val="0"/>
    <w:docVar w:name="Div45" w:val="agoc@at.gov.pt"/>
    <w:docVar w:name="Div46" w:val="6112"/>
    <w:docVar w:name="Div47" w:val="6850"/>
    <w:docVar w:name="Div50" w:val="EPM N1 JUSTIÇA TRIBUTÁRIA E FLUXOS FINANCEIROS"/>
    <w:docVar w:name="Div51" w:val="Av. Eng. Duarte Pacheco, 28, 13.º"/>
    <w:docVar w:name="Div52" w:val="1099-013 LISBOA"/>
    <w:docVar w:name="Div53" w:val="213834800"/>
    <w:docVar w:name="Div54" w:val="0"/>
    <w:docVar w:name="Div55" w:val="ajtff@at.gov.pt"/>
    <w:docVar w:name="Div56" w:val="6112"/>
    <w:docVar w:name="Div57" w:val="6830"/>
    <w:docVar w:name="Div60" w:val="EPM N1 SEGURANÇA INFORMÁTICA"/>
    <w:docVar w:name="Div61" w:val="Av. Eng. Duarte Pacheco, 28, 15.º"/>
    <w:docVar w:name="Div62" w:val="1099-013 LISBOA"/>
    <w:docVar w:name="Div63" w:val="213834941"/>
    <w:docVar w:name="Div64" w:val="0"/>
    <w:docVar w:name="Div65" w:val="asi@at.gov.pt"/>
    <w:docVar w:name="Div66" w:val="6112"/>
    <w:docVar w:name="Div67" w:val="6860"/>
    <w:docVar w:name="Div70" w:val="EPM N1 SISTEMAS ADUANEIROS"/>
    <w:docVar w:name="Div71" w:val="Av. Eng. Duarte Pacheco, 28, 10.º"/>
    <w:docVar w:name="Div72" w:val="1099-013 LISBOA"/>
    <w:docVar w:name="Div73" w:val="213834861"/>
    <w:docVar w:name="Div74" w:val="0"/>
    <w:docVar w:name="Div75" w:val="asa@at.gov.pt"/>
    <w:docVar w:name="Div76" w:val="6112"/>
    <w:docVar w:name="Div77" w:val="6820"/>
    <w:docVar w:name="Div80" w:val="EPM N1 SUPORTE, ARQUITETURA E CANAIS"/>
    <w:docVar w:name="Div81" w:val="Av. Eng. Duarte Pacheco, 28, 16.º"/>
    <w:docVar w:name="Div82" w:val="1099-013 LISBOA"/>
    <w:docVar w:name="Div83" w:val="213834588"/>
    <w:docVar w:name="Div84" w:val="0"/>
    <w:docVar w:name="Div85" w:val="asac@at.gov.pt"/>
    <w:docVar w:name="Div86" w:val="6112"/>
    <w:docVar w:name="Div87" w:val="6895"/>
    <w:docVar w:name="indiceDiv" w:val="7"/>
    <w:docVar w:name="inicializado" w:val="1"/>
    <w:docVar w:name="numeroLinhasDiv" w:val="9"/>
  </w:docVars>
  <w:rsids>
    <w:rsidRoot w:val="00795F8B"/>
    <w:rsid w:val="00011AEE"/>
    <w:rsid w:val="00032D5E"/>
    <w:rsid w:val="00052D60"/>
    <w:rsid w:val="000546B2"/>
    <w:rsid w:val="00063BDB"/>
    <w:rsid w:val="0007603E"/>
    <w:rsid w:val="00081CEF"/>
    <w:rsid w:val="00090298"/>
    <w:rsid w:val="000B0D57"/>
    <w:rsid w:val="000D12ED"/>
    <w:rsid w:val="000D733E"/>
    <w:rsid w:val="000D78E1"/>
    <w:rsid w:val="000D7F24"/>
    <w:rsid w:val="000E1FB5"/>
    <w:rsid w:val="000F180F"/>
    <w:rsid w:val="00104A87"/>
    <w:rsid w:val="00107319"/>
    <w:rsid w:val="001344E8"/>
    <w:rsid w:val="0014709E"/>
    <w:rsid w:val="001529B1"/>
    <w:rsid w:val="00161C5E"/>
    <w:rsid w:val="001703D5"/>
    <w:rsid w:val="00171C95"/>
    <w:rsid w:val="0017683D"/>
    <w:rsid w:val="00187135"/>
    <w:rsid w:val="001B0456"/>
    <w:rsid w:val="001B34B8"/>
    <w:rsid w:val="001E2B12"/>
    <w:rsid w:val="002109B1"/>
    <w:rsid w:val="00220AE0"/>
    <w:rsid w:val="002231D2"/>
    <w:rsid w:val="00226F9E"/>
    <w:rsid w:val="00230FC6"/>
    <w:rsid w:val="00232923"/>
    <w:rsid w:val="00235628"/>
    <w:rsid w:val="00235E99"/>
    <w:rsid w:val="0025085B"/>
    <w:rsid w:val="00257D04"/>
    <w:rsid w:val="00271178"/>
    <w:rsid w:val="00284E6D"/>
    <w:rsid w:val="00286DAE"/>
    <w:rsid w:val="002A1562"/>
    <w:rsid w:val="002A4F1E"/>
    <w:rsid w:val="002D637F"/>
    <w:rsid w:val="002D7563"/>
    <w:rsid w:val="002E20F9"/>
    <w:rsid w:val="002F22A2"/>
    <w:rsid w:val="002F7DF1"/>
    <w:rsid w:val="003066C4"/>
    <w:rsid w:val="003066DC"/>
    <w:rsid w:val="00307994"/>
    <w:rsid w:val="00312D3B"/>
    <w:rsid w:val="00316E23"/>
    <w:rsid w:val="00324620"/>
    <w:rsid w:val="00342441"/>
    <w:rsid w:val="00351E87"/>
    <w:rsid w:val="003645DC"/>
    <w:rsid w:val="003715FE"/>
    <w:rsid w:val="003C4F42"/>
    <w:rsid w:val="003C564E"/>
    <w:rsid w:val="003D4069"/>
    <w:rsid w:val="003D514A"/>
    <w:rsid w:val="003D65C5"/>
    <w:rsid w:val="003E5945"/>
    <w:rsid w:val="0041247B"/>
    <w:rsid w:val="004171EB"/>
    <w:rsid w:val="004176AD"/>
    <w:rsid w:val="0042481A"/>
    <w:rsid w:val="004262C1"/>
    <w:rsid w:val="0044052D"/>
    <w:rsid w:val="0044425F"/>
    <w:rsid w:val="004450D3"/>
    <w:rsid w:val="00447E64"/>
    <w:rsid w:val="00453B6E"/>
    <w:rsid w:val="00457A45"/>
    <w:rsid w:val="0047097F"/>
    <w:rsid w:val="004772D1"/>
    <w:rsid w:val="00495F1C"/>
    <w:rsid w:val="00497C18"/>
    <w:rsid w:val="004A7982"/>
    <w:rsid w:val="004B0153"/>
    <w:rsid w:val="004C52E7"/>
    <w:rsid w:val="004F7761"/>
    <w:rsid w:val="00500777"/>
    <w:rsid w:val="005054FF"/>
    <w:rsid w:val="00514BC2"/>
    <w:rsid w:val="005205D9"/>
    <w:rsid w:val="005234AD"/>
    <w:rsid w:val="00534CFD"/>
    <w:rsid w:val="00541628"/>
    <w:rsid w:val="00553292"/>
    <w:rsid w:val="00570095"/>
    <w:rsid w:val="00570206"/>
    <w:rsid w:val="00581F66"/>
    <w:rsid w:val="00585737"/>
    <w:rsid w:val="005B2467"/>
    <w:rsid w:val="005B753F"/>
    <w:rsid w:val="005E5BF3"/>
    <w:rsid w:val="005E7485"/>
    <w:rsid w:val="00602369"/>
    <w:rsid w:val="00613886"/>
    <w:rsid w:val="006140E6"/>
    <w:rsid w:val="0063125A"/>
    <w:rsid w:val="00633FA5"/>
    <w:rsid w:val="00635CF9"/>
    <w:rsid w:val="00640F66"/>
    <w:rsid w:val="00640F89"/>
    <w:rsid w:val="00651CED"/>
    <w:rsid w:val="0065427D"/>
    <w:rsid w:val="0066157D"/>
    <w:rsid w:val="006670EF"/>
    <w:rsid w:val="006701A9"/>
    <w:rsid w:val="00675706"/>
    <w:rsid w:val="006766EA"/>
    <w:rsid w:val="0068164B"/>
    <w:rsid w:val="006831DA"/>
    <w:rsid w:val="00695A77"/>
    <w:rsid w:val="006975F8"/>
    <w:rsid w:val="006A2AFC"/>
    <w:rsid w:val="006B7FD1"/>
    <w:rsid w:val="006C6BCD"/>
    <w:rsid w:val="006E34EE"/>
    <w:rsid w:val="006E3521"/>
    <w:rsid w:val="006E7C41"/>
    <w:rsid w:val="006F274E"/>
    <w:rsid w:val="006F317A"/>
    <w:rsid w:val="006F4D86"/>
    <w:rsid w:val="00701B37"/>
    <w:rsid w:val="007020B4"/>
    <w:rsid w:val="00704FEC"/>
    <w:rsid w:val="0070622B"/>
    <w:rsid w:val="00707867"/>
    <w:rsid w:val="00712696"/>
    <w:rsid w:val="00715876"/>
    <w:rsid w:val="00731D11"/>
    <w:rsid w:val="0074050E"/>
    <w:rsid w:val="0074564D"/>
    <w:rsid w:val="007460A2"/>
    <w:rsid w:val="007478A9"/>
    <w:rsid w:val="00757ECE"/>
    <w:rsid w:val="00761C9A"/>
    <w:rsid w:val="007641CD"/>
    <w:rsid w:val="00767CC8"/>
    <w:rsid w:val="00770712"/>
    <w:rsid w:val="00784A66"/>
    <w:rsid w:val="00795F8B"/>
    <w:rsid w:val="007A0EE3"/>
    <w:rsid w:val="007A4664"/>
    <w:rsid w:val="007A4B9F"/>
    <w:rsid w:val="007B53FA"/>
    <w:rsid w:val="007E02DD"/>
    <w:rsid w:val="007E4A1F"/>
    <w:rsid w:val="007F25CC"/>
    <w:rsid w:val="00804287"/>
    <w:rsid w:val="00811AD4"/>
    <w:rsid w:val="008125B7"/>
    <w:rsid w:val="00823223"/>
    <w:rsid w:val="008529E5"/>
    <w:rsid w:val="00857B82"/>
    <w:rsid w:val="00872696"/>
    <w:rsid w:val="0087568D"/>
    <w:rsid w:val="00876468"/>
    <w:rsid w:val="0088073C"/>
    <w:rsid w:val="0088387F"/>
    <w:rsid w:val="008929BE"/>
    <w:rsid w:val="008A1D44"/>
    <w:rsid w:val="008B2301"/>
    <w:rsid w:val="008C1D5F"/>
    <w:rsid w:val="008F04FE"/>
    <w:rsid w:val="00903603"/>
    <w:rsid w:val="00906A17"/>
    <w:rsid w:val="00922025"/>
    <w:rsid w:val="00930408"/>
    <w:rsid w:val="00944904"/>
    <w:rsid w:val="009610C7"/>
    <w:rsid w:val="00967597"/>
    <w:rsid w:val="00967C73"/>
    <w:rsid w:val="009911FD"/>
    <w:rsid w:val="0099143F"/>
    <w:rsid w:val="009924C1"/>
    <w:rsid w:val="009A3DA7"/>
    <w:rsid w:val="009B3AA2"/>
    <w:rsid w:val="009B528C"/>
    <w:rsid w:val="009C10F3"/>
    <w:rsid w:val="009D229F"/>
    <w:rsid w:val="009D427B"/>
    <w:rsid w:val="009F10B7"/>
    <w:rsid w:val="009F1AD3"/>
    <w:rsid w:val="00A02924"/>
    <w:rsid w:val="00A074F1"/>
    <w:rsid w:val="00A131C4"/>
    <w:rsid w:val="00A24C1B"/>
    <w:rsid w:val="00A34C71"/>
    <w:rsid w:val="00A4106B"/>
    <w:rsid w:val="00A432B1"/>
    <w:rsid w:val="00A502D3"/>
    <w:rsid w:val="00A62A10"/>
    <w:rsid w:val="00A63C0A"/>
    <w:rsid w:val="00A77F85"/>
    <w:rsid w:val="00A807C5"/>
    <w:rsid w:val="00A816BF"/>
    <w:rsid w:val="00A85D2C"/>
    <w:rsid w:val="00A91E00"/>
    <w:rsid w:val="00A9484F"/>
    <w:rsid w:val="00A94E31"/>
    <w:rsid w:val="00AB77E2"/>
    <w:rsid w:val="00AE5EA5"/>
    <w:rsid w:val="00AE66F6"/>
    <w:rsid w:val="00AF46CA"/>
    <w:rsid w:val="00AF579A"/>
    <w:rsid w:val="00B00153"/>
    <w:rsid w:val="00B00D65"/>
    <w:rsid w:val="00B02BD9"/>
    <w:rsid w:val="00B25815"/>
    <w:rsid w:val="00B35A7E"/>
    <w:rsid w:val="00B36811"/>
    <w:rsid w:val="00B450BB"/>
    <w:rsid w:val="00B50E21"/>
    <w:rsid w:val="00B52ED9"/>
    <w:rsid w:val="00B56BD1"/>
    <w:rsid w:val="00B624D0"/>
    <w:rsid w:val="00B7029A"/>
    <w:rsid w:val="00B74B66"/>
    <w:rsid w:val="00B82705"/>
    <w:rsid w:val="00B86E26"/>
    <w:rsid w:val="00B9570B"/>
    <w:rsid w:val="00BB2B34"/>
    <w:rsid w:val="00BC3598"/>
    <w:rsid w:val="00BC7E65"/>
    <w:rsid w:val="00C050F3"/>
    <w:rsid w:val="00C10919"/>
    <w:rsid w:val="00C17F95"/>
    <w:rsid w:val="00C22067"/>
    <w:rsid w:val="00C23829"/>
    <w:rsid w:val="00C41589"/>
    <w:rsid w:val="00C46A7C"/>
    <w:rsid w:val="00C54E5B"/>
    <w:rsid w:val="00C674AB"/>
    <w:rsid w:val="00C862CF"/>
    <w:rsid w:val="00C9209D"/>
    <w:rsid w:val="00C94B67"/>
    <w:rsid w:val="00C96A25"/>
    <w:rsid w:val="00CA3026"/>
    <w:rsid w:val="00CA3771"/>
    <w:rsid w:val="00CA5507"/>
    <w:rsid w:val="00CB04B7"/>
    <w:rsid w:val="00CB33AA"/>
    <w:rsid w:val="00CB482C"/>
    <w:rsid w:val="00CC2FE6"/>
    <w:rsid w:val="00CE079E"/>
    <w:rsid w:val="00CE29C5"/>
    <w:rsid w:val="00CF0560"/>
    <w:rsid w:val="00CF1779"/>
    <w:rsid w:val="00D060C6"/>
    <w:rsid w:val="00D07F24"/>
    <w:rsid w:val="00D118CC"/>
    <w:rsid w:val="00D138D6"/>
    <w:rsid w:val="00D22ABF"/>
    <w:rsid w:val="00D34EB7"/>
    <w:rsid w:val="00D350F7"/>
    <w:rsid w:val="00D35406"/>
    <w:rsid w:val="00D35D3F"/>
    <w:rsid w:val="00D44340"/>
    <w:rsid w:val="00D651B2"/>
    <w:rsid w:val="00D65C27"/>
    <w:rsid w:val="00D72962"/>
    <w:rsid w:val="00D77210"/>
    <w:rsid w:val="00D9650A"/>
    <w:rsid w:val="00DA098D"/>
    <w:rsid w:val="00DB4315"/>
    <w:rsid w:val="00DD3014"/>
    <w:rsid w:val="00E140E0"/>
    <w:rsid w:val="00E200EA"/>
    <w:rsid w:val="00E2190E"/>
    <w:rsid w:val="00E25666"/>
    <w:rsid w:val="00E456FA"/>
    <w:rsid w:val="00E4666C"/>
    <w:rsid w:val="00E466E1"/>
    <w:rsid w:val="00E53DC5"/>
    <w:rsid w:val="00E7176A"/>
    <w:rsid w:val="00E830B6"/>
    <w:rsid w:val="00E91D07"/>
    <w:rsid w:val="00E973F0"/>
    <w:rsid w:val="00EA07BD"/>
    <w:rsid w:val="00EA72E7"/>
    <w:rsid w:val="00EC1CE4"/>
    <w:rsid w:val="00EC53D6"/>
    <w:rsid w:val="00F25FEE"/>
    <w:rsid w:val="00F47A45"/>
    <w:rsid w:val="00F609B3"/>
    <w:rsid w:val="00F61D5F"/>
    <w:rsid w:val="00F633AD"/>
    <w:rsid w:val="00F67034"/>
    <w:rsid w:val="00F71AF3"/>
    <w:rsid w:val="00F81E5C"/>
    <w:rsid w:val="00F921A8"/>
    <w:rsid w:val="00F924B6"/>
    <w:rsid w:val="00FA12A9"/>
    <w:rsid w:val="00FA1D3E"/>
    <w:rsid w:val="00FC3A07"/>
    <w:rsid w:val="00FD208C"/>
    <w:rsid w:val="00FF0E0F"/>
    <w:rsid w:val="00FF641D"/>
    <w:rsid w:val="0AC1D6E3"/>
    <w:rsid w:val="1189BEE8"/>
    <w:rsid w:val="1BB77E1D"/>
    <w:rsid w:val="32836EBC"/>
    <w:rsid w:val="547DC8E7"/>
    <w:rsid w:val="74FF3601"/>
    <w:rsid w:val="77AD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E2062"/>
  <w15:docId w15:val="{5FA00DEB-399B-4A26-99D4-9CF72E883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t-PT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iPriority="0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iPriority="0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2A10"/>
    <w:rPr>
      <w:rFonts w:ascii="Arial" w:hAnsi="Arial"/>
    </w:rPr>
  </w:style>
  <w:style w:type="paragraph" w:styleId="Ttulo1">
    <w:name w:val="heading 1"/>
    <w:basedOn w:val="Normal"/>
    <w:next w:val="Normal"/>
    <w:link w:val="Ttulo1Carter"/>
    <w:uiPriority w:val="9"/>
    <w:qFormat/>
    <w:rsid w:val="00A9484F"/>
    <w:pPr>
      <w:keepNext/>
      <w:keepLines/>
      <w:numPr>
        <w:numId w:val="3"/>
      </w:numPr>
      <w:shd w:val="clear" w:color="auto" w:fill="808080" w:themeFill="background1" w:themeFillShade="80"/>
      <w:ind w:left="288" w:hanging="288"/>
      <w:outlineLvl w:val="0"/>
    </w:pPr>
    <w:rPr>
      <w:rFonts w:eastAsiaTheme="majorEastAsia" w:cstheme="majorBidi"/>
      <w:b/>
      <w:color w:val="FFFFFF" w:themeColor="background1"/>
      <w:sz w:val="28"/>
      <w:szCs w:val="32"/>
    </w:rPr>
  </w:style>
  <w:style w:type="paragraph" w:styleId="Ttulo2">
    <w:name w:val="heading 2"/>
    <w:basedOn w:val="Normal"/>
    <w:next w:val="Normal"/>
    <w:link w:val="Ttulo2Carter"/>
    <w:uiPriority w:val="9"/>
    <w:unhideWhenUsed/>
    <w:qFormat/>
    <w:rsid w:val="006C6BCD"/>
    <w:pPr>
      <w:keepNext/>
      <w:keepLines/>
      <w:numPr>
        <w:ilvl w:val="1"/>
        <w:numId w:val="3"/>
      </w:numPr>
      <w:shd w:val="clear" w:color="auto" w:fill="A6A6A6" w:themeFill="background1" w:themeFillShade="A6"/>
      <w:tabs>
        <w:tab w:val="left" w:leader="dot" w:pos="72"/>
      </w:tabs>
      <w:spacing w:before="80"/>
      <w:ind w:left="792" w:hanging="432"/>
      <w:outlineLvl w:val="1"/>
    </w:pPr>
    <w:rPr>
      <w:rFonts w:eastAsiaTheme="majorEastAsia" w:cstheme="majorBidi"/>
      <w:b/>
      <w:color w:val="FFFFFF" w:themeColor="background1"/>
      <w:sz w:val="24"/>
      <w:szCs w:val="28"/>
    </w:rPr>
  </w:style>
  <w:style w:type="paragraph" w:styleId="Ttulo3">
    <w:name w:val="heading 3"/>
    <w:basedOn w:val="Normal"/>
    <w:next w:val="Normal"/>
    <w:link w:val="Ttulo3Carter"/>
    <w:unhideWhenUsed/>
    <w:qFormat/>
    <w:rsid w:val="00A9484F"/>
    <w:pPr>
      <w:keepNext/>
      <w:keepLines/>
      <w:numPr>
        <w:ilvl w:val="2"/>
        <w:numId w:val="3"/>
      </w:numPr>
      <w:pBdr>
        <w:bottom w:val="dotted" w:sz="4" w:space="1" w:color="auto"/>
      </w:pBdr>
      <w:spacing w:before="40"/>
      <w:ind w:left="1224" w:hanging="504"/>
      <w:outlineLvl w:val="2"/>
    </w:pPr>
    <w:rPr>
      <w:rFonts w:eastAsiaTheme="majorEastAsia" w:cstheme="majorBidi"/>
      <w:b/>
      <w:color w:val="7F7F7F" w:themeColor="text1" w:themeTint="80"/>
      <w:sz w:val="22"/>
      <w:szCs w:val="24"/>
    </w:rPr>
  </w:style>
  <w:style w:type="paragraph" w:styleId="Ttulo4">
    <w:name w:val="heading 4"/>
    <w:basedOn w:val="Normal"/>
    <w:next w:val="Normal"/>
    <w:link w:val="Ttulo4Carter"/>
    <w:uiPriority w:val="9"/>
    <w:unhideWhenUsed/>
    <w:qFormat/>
    <w:rsid w:val="00AE66F6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szCs w:val="22"/>
    </w:rPr>
  </w:style>
  <w:style w:type="paragraph" w:styleId="Ttulo5">
    <w:name w:val="heading 5"/>
    <w:basedOn w:val="Normal"/>
    <w:next w:val="Normal"/>
    <w:link w:val="Ttulo5Carter"/>
    <w:uiPriority w:val="9"/>
    <w:unhideWhenUsed/>
    <w:qFormat/>
    <w:rsid w:val="00AE66F6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44546A" w:themeColor="text2"/>
      <w:szCs w:val="22"/>
    </w:rPr>
  </w:style>
  <w:style w:type="paragraph" w:styleId="Ttulo6">
    <w:name w:val="heading 6"/>
    <w:basedOn w:val="Normal"/>
    <w:next w:val="Normal"/>
    <w:link w:val="Ttulo6Carter"/>
    <w:uiPriority w:val="9"/>
    <w:unhideWhenUsed/>
    <w:qFormat/>
    <w:rsid w:val="00AE66F6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paragraph" w:styleId="Ttulo7">
    <w:name w:val="heading 7"/>
    <w:basedOn w:val="Normal"/>
    <w:next w:val="Normal"/>
    <w:link w:val="Ttulo7Carter"/>
    <w:uiPriority w:val="9"/>
    <w:unhideWhenUsed/>
    <w:qFormat/>
    <w:rsid w:val="00AE66F6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paragraph" w:styleId="Ttulo8">
    <w:name w:val="heading 8"/>
    <w:basedOn w:val="Normal"/>
    <w:next w:val="Normal"/>
    <w:link w:val="Ttulo8Carter"/>
    <w:uiPriority w:val="9"/>
    <w:unhideWhenUsed/>
    <w:qFormat/>
    <w:rsid w:val="00AE66F6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b/>
      <w:bCs/>
      <w:color w:val="44546A" w:themeColor="text2"/>
    </w:rPr>
  </w:style>
  <w:style w:type="paragraph" w:styleId="Ttulo9">
    <w:name w:val="heading 9"/>
    <w:basedOn w:val="Normal"/>
    <w:next w:val="Normal"/>
    <w:link w:val="Ttulo9Carter"/>
    <w:uiPriority w:val="9"/>
    <w:unhideWhenUsed/>
    <w:qFormat/>
    <w:rsid w:val="00AE66F6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simples">
    <w:name w:val="Normal simples"/>
    <w:rsid w:val="00AE66F6"/>
    <w:rPr>
      <w:rFonts w:eastAsia="Times New Roman" w:cs="Arial"/>
      <w:szCs w:val="18"/>
      <w:lang w:eastAsia="pt-PT"/>
    </w:rPr>
  </w:style>
  <w:style w:type="paragraph" w:customStyle="1" w:styleId="Normal1">
    <w:name w:val="Normal 1"/>
    <w:aliases w:val="5"/>
    <w:basedOn w:val="Normalsimples"/>
    <w:rsid w:val="00AE66F6"/>
    <w:pPr>
      <w:spacing w:line="360" w:lineRule="auto"/>
    </w:pPr>
  </w:style>
  <w:style w:type="paragraph" w:customStyle="1" w:styleId="Numerao">
    <w:name w:val="Numeração"/>
    <w:basedOn w:val="Normalsimples"/>
    <w:rsid w:val="00AE66F6"/>
    <w:pPr>
      <w:numPr>
        <w:numId w:val="1"/>
      </w:numPr>
    </w:pPr>
  </w:style>
  <w:style w:type="paragraph" w:customStyle="1" w:styleId="Numeraoalineas">
    <w:name w:val="Numeração alineas"/>
    <w:basedOn w:val="Normalsimples"/>
    <w:rsid w:val="00AE66F6"/>
    <w:pPr>
      <w:numPr>
        <w:numId w:val="2"/>
      </w:numPr>
    </w:pPr>
  </w:style>
  <w:style w:type="paragraph" w:customStyle="1" w:styleId="NumPag">
    <w:name w:val="NumPag"/>
    <w:rsid w:val="00AE66F6"/>
    <w:pPr>
      <w:jc w:val="right"/>
    </w:pPr>
    <w:rPr>
      <w:rFonts w:eastAsia="Times New Roman" w:cs="Arial"/>
      <w:noProof/>
      <w:sz w:val="18"/>
      <w:szCs w:val="18"/>
      <w:lang w:eastAsia="pt-PT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A9484F"/>
    <w:rPr>
      <w:rFonts w:ascii="Arial" w:eastAsiaTheme="majorEastAsia" w:hAnsi="Arial" w:cstheme="majorBidi"/>
      <w:b/>
      <w:color w:val="FFFFFF" w:themeColor="background1"/>
      <w:sz w:val="28"/>
      <w:szCs w:val="32"/>
      <w:shd w:val="clear" w:color="auto" w:fill="808080" w:themeFill="background1" w:themeFillShade="80"/>
    </w:rPr>
  </w:style>
  <w:style w:type="character" w:customStyle="1" w:styleId="Ttulo2Carter">
    <w:name w:val="Título 2 Caráter"/>
    <w:basedOn w:val="Tipodeletrapredefinidodopargrafo"/>
    <w:link w:val="Ttulo2"/>
    <w:uiPriority w:val="9"/>
    <w:rsid w:val="006C6BCD"/>
    <w:rPr>
      <w:rFonts w:ascii="Arial" w:eastAsiaTheme="majorEastAsia" w:hAnsi="Arial" w:cstheme="majorBidi"/>
      <w:b/>
      <w:color w:val="FFFFFF" w:themeColor="background1"/>
      <w:sz w:val="24"/>
      <w:szCs w:val="28"/>
      <w:shd w:val="clear" w:color="auto" w:fill="A6A6A6" w:themeFill="background1" w:themeFillShade="A6"/>
    </w:rPr>
  </w:style>
  <w:style w:type="paragraph" w:styleId="ndice1">
    <w:name w:val="toc 1"/>
    <w:basedOn w:val="Normal"/>
    <w:next w:val="Normal"/>
    <w:autoRedefine/>
    <w:uiPriority w:val="39"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i/>
      <w:iCs/>
      <w:sz w:val="24"/>
      <w:szCs w:val="24"/>
    </w:rPr>
  </w:style>
  <w:style w:type="paragraph" w:styleId="Rodap">
    <w:name w:val="footer"/>
    <w:basedOn w:val="Normal"/>
    <w:link w:val="RodapCarter"/>
    <w:uiPriority w:val="99"/>
    <w:rsid w:val="00AE66F6"/>
    <w:pPr>
      <w:tabs>
        <w:tab w:val="center" w:pos="4419"/>
        <w:tab w:val="right" w:pos="8838"/>
      </w:tabs>
    </w:pPr>
    <w:rPr>
      <w:rFonts w:eastAsia="Times New Roman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AE66F6"/>
    <w:rPr>
      <w:rFonts w:ascii="Arial Narrow" w:eastAsia="Times New Roman" w:hAnsi="Arial Narrow" w:cstheme="minorBidi"/>
      <w:sz w:val="22"/>
    </w:rPr>
  </w:style>
  <w:style w:type="character" w:styleId="Nmerodepgina">
    <w:name w:val="page number"/>
    <w:basedOn w:val="Tipodeletrapredefinidodopargrafo"/>
    <w:rsid w:val="00AE66F6"/>
  </w:style>
  <w:style w:type="paragraph" w:styleId="Ttulo">
    <w:name w:val="Title"/>
    <w:basedOn w:val="Normal"/>
    <w:next w:val="Normal"/>
    <w:link w:val="TtuloCarter"/>
    <w:uiPriority w:val="10"/>
    <w:qFormat/>
    <w:rsid w:val="00AE66F6"/>
    <w:pPr>
      <w:contextualSpacing/>
    </w:pPr>
    <w:rPr>
      <w:rFonts w:eastAsiaTheme="majorEastAsia" w:cstheme="majorBidi"/>
      <w:b/>
      <w:color w:val="808080" w:themeColor="background1" w:themeShade="80"/>
      <w:spacing w:val="-10"/>
      <w:sz w:val="3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AE66F6"/>
    <w:rPr>
      <w:rFonts w:ascii="Arial Narrow" w:eastAsiaTheme="majorEastAsia" w:hAnsi="Arial Narrow" w:cstheme="majorBidi"/>
      <w:b/>
      <w:color w:val="808080" w:themeColor="background1" w:themeShade="80"/>
      <w:spacing w:val="-10"/>
      <w:sz w:val="3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AE66F6"/>
    <w:pPr>
      <w:numPr>
        <w:ilvl w:val="1"/>
      </w:numPr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AE66F6"/>
    <w:rPr>
      <w:rFonts w:asciiTheme="majorHAnsi" w:eastAsiaTheme="majorEastAsia" w:hAnsiTheme="majorHAnsi" w:cstheme="majorBidi"/>
      <w:sz w:val="24"/>
      <w:szCs w:val="24"/>
    </w:rPr>
  </w:style>
  <w:style w:type="character" w:styleId="Hiperligao">
    <w:name w:val="Hyperlink"/>
    <w:uiPriority w:val="99"/>
    <w:rsid w:val="00AE66F6"/>
    <w:rPr>
      <w:color w:val="0000FF"/>
      <w:u w:val="single"/>
    </w:rPr>
  </w:style>
  <w:style w:type="paragraph" w:styleId="Textodebalo">
    <w:name w:val="Balloon Text"/>
    <w:basedOn w:val="Normal"/>
    <w:link w:val="TextodebaloCarter"/>
    <w:rsid w:val="00AE66F6"/>
    <w:rPr>
      <w:rFonts w:ascii="Tahoma" w:eastAsia="Times New Roman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AE66F6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rsid w:val="00AE66F6"/>
    <w:rPr>
      <w:rFonts w:eastAsia="Times New Roman"/>
      <w:lang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arter"/>
    <w:uiPriority w:val="34"/>
    <w:qFormat/>
    <w:rsid w:val="00AE66F6"/>
    <w:pPr>
      <w:ind w:left="720"/>
      <w:contextualSpacing/>
    </w:pPr>
  </w:style>
  <w:style w:type="character" w:styleId="TtulodoLivro">
    <w:name w:val="Book Title"/>
    <w:basedOn w:val="Tipodeletrapredefinidodopargrafo"/>
    <w:uiPriority w:val="33"/>
    <w:qFormat/>
    <w:rsid w:val="00AE66F6"/>
    <w:rPr>
      <w:b/>
      <w:bCs/>
      <w:smallCaps/>
    </w:rPr>
  </w:style>
  <w:style w:type="paragraph" w:styleId="Cabealhodondice">
    <w:name w:val="TOC Heading"/>
    <w:basedOn w:val="Ttulo1"/>
    <w:next w:val="Normal"/>
    <w:uiPriority w:val="39"/>
    <w:unhideWhenUsed/>
    <w:qFormat/>
    <w:rsid w:val="00AE66F6"/>
    <w:pPr>
      <w:outlineLvl w:val="9"/>
    </w:pPr>
  </w:style>
  <w:style w:type="character" w:customStyle="1" w:styleId="sowc">
    <w:name w:val="sowc"/>
    <w:basedOn w:val="Tipodeletrapredefinidodopargrafo"/>
    <w:rsid w:val="00AE66F6"/>
  </w:style>
  <w:style w:type="character" w:customStyle="1" w:styleId="Ttulo3Carter">
    <w:name w:val="Título 3 Caráter"/>
    <w:basedOn w:val="Tipodeletrapredefinidodopargrafo"/>
    <w:link w:val="Ttulo3"/>
    <w:rsid w:val="00A9484F"/>
    <w:rPr>
      <w:rFonts w:ascii="Arial" w:eastAsiaTheme="majorEastAsia" w:hAnsi="Arial" w:cstheme="majorBidi"/>
      <w:b/>
      <w:color w:val="7F7F7F" w:themeColor="text1" w:themeTint="80"/>
      <w:sz w:val="22"/>
      <w:szCs w:val="24"/>
    </w:rPr>
  </w:style>
  <w:style w:type="character" w:customStyle="1" w:styleId="Ttulo4Carter">
    <w:name w:val="Título 4 Caráter"/>
    <w:basedOn w:val="Tipodeletrapredefinidodopargrafo"/>
    <w:link w:val="Ttulo4"/>
    <w:uiPriority w:val="9"/>
    <w:rsid w:val="00AE66F6"/>
    <w:rPr>
      <w:rFonts w:asciiTheme="majorHAnsi" w:eastAsiaTheme="majorEastAsia" w:hAnsiTheme="majorHAnsi" w:cstheme="majorBidi"/>
      <w:szCs w:val="22"/>
    </w:rPr>
  </w:style>
  <w:style w:type="character" w:customStyle="1" w:styleId="Ttulo5Carter">
    <w:name w:val="Título 5 Caráter"/>
    <w:basedOn w:val="Tipodeletrapredefinidodopargrafo"/>
    <w:link w:val="Ttulo5"/>
    <w:uiPriority w:val="9"/>
    <w:rsid w:val="00AE66F6"/>
    <w:rPr>
      <w:rFonts w:asciiTheme="majorHAnsi" w:eastAsiaTheme="majorEastAsia" w:hAnsiTheme="majorHAnsi" w:cstheme="majorBidi"/>
      <w:color w:val="44546A" w:themeColor="text2"/>
      <w:szCs w:val="22"/>
    </w:rPr>
  </w:style>
  <w:style w:type="character" w:customStyle="1" w:styleId="Ttulo6Carter">
    <w:name w:val="Título 6 Caráter"/>
    <w:basedOn w:val="Tipodeletrapredefinidodopargrafo"/>
    <w:link w:val="Ttulo6"/>
    <w:uiPriority w:val="9"/>
    <w:rsid w:val="00AE66F6"/>
    <w:rPr>
      <w:rFonts w:asciiTheme="majorHAnsi" w:eastAsiaTheme="majorEastAsia" w:hAnsiTheme="majorHAnsi" w:cstheme="majorBidi"/>
      <w:i/>
      <w:iCs/>
      <w:color w:val="44546A" w:themeColor="text2"/>
      <w:sz w:val="21"/>
      <w:szCs w:val="21"/>
    </w:rPr>
  </w:style>
  <w:style w:type="character" w:customStyle="1" w:styleId="Ttulo7Carter">
    <w:name w:val="Título 7 Caráter"/>
    <w:basedOn w:val="Tipodeletrapredefinidodopargrafo"/>
    <w:link w:val="Ttulo7"/>
    <w:uiPriority w:val="9"/>
    <w:rsid w:val="00AE66F6"/>
    <w:rPr>
      <w:rFonts w:asciiTheme="majorHAnsi" w:eastAsiaTheme="majorEastAsia" w:hAnsiTheme="majorHAnsi" w:cstheme="majorBidi"/>
      <w:i/>
      <w:iCs/>
      <w:color w:val="1F4E79" w:themeColor="accent1" w:themeShade="80"/>
      <w:sz w:val="21"/>
      <w:szCs w:val="21"/>
    </w:rPr>
  </w:style>
  <w:style w:type="character" w:customStyle="1" w:styleId="Ttulo8Carter">
    <w:name w:val="Título 8 Caráter"/>
    <w:basedOn w:val="Tipodeletrapredefinidodopargrafo"/>
    <w:link w:val="Ttulo8"/>
    <w:uiPriority w:val="9"/>
    <w:rsid w:val="00AE66F6"/>
    <w:rPr>
      <w:rFonts w:asciiTheme="majorHAnsi" w:eastAsiaTheme="majorEastAsia" w:hAnsiTheme="majorHAnsi" w:cstheme="majorBidi"/>
      <w:b/>
      <w:bCs/>
      <w:color w:val="44546A" w:themeColor="text2"/>
    </w:rPr>
  </w:style>
  <w:style w:type="character" w:customStyle="1" w:styleId="Ttulo9Carter">
    <w:name w:val="Título 9 Caráter"/>
    <w:basedOn w:val="Tipodeletrapredefinidodopargrafo"/>
    <w:link w:val="Ttulo9"/>
    <w:uiPriority w:val="9"/>
    <w:rsid w:val="00AE66F6"/>
    <w:rPr>
      <w:rFonts w:asciiTheme="majorHAnsi" w:eastAsiaTheme="majorEastAsia" w:hAnsiTheme="majorHAnsi" w:cstheme="majorBidi"/>
      <w:b/>
      <w:bCs/>
      <w:i/>
      <w:iCs/>
      <w:color w:val="44546A" w:themeColor="text2"/>
    </w:rPr>
  </w:style>
  <w:style w:type="paragraph" w:styleId="Cabealho">
    <w:name w:val="header"/>
    <w:basedOn w:val="Normal"/>
    <w:link w:val="CabealhoCarter"/>
    <w:uiPriority w:val="99"/>
    <w:unhideWhenUsed/>
    <w:rsid w:val="00AE66F6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AE66F6"/>
    <w:rPr>
      <w:rFonts w:ascii="Arial Narrow" w:eastAsiaTheme="minorEastAsia" w:hAnsi="Arial Narrow" w:cstheme="minorBidi"/>
      <w:sz w:val="22"/>
    </w:rPr>
  </w:style>
  <w:style w:type="paragraph" w:styleId="Legenda">
    <w:name w:val="caption"/>
    <w:basedOn w:val="Normal"/>
    <w:next w:val="Normal"/>
    <w:uiPriority w:val="35"/>
    <w:unhideWhenUsed/>
    <w:qFormat/>
    <w:rsid w:val="00AE66F6"/>
    <w:rPr>
      <w:b/>
      <w:bCs/>
      <w:smallCaps/>
      <w:color w:val="595959" w:themeColor="text1" w:themeTint="A6"/>
      <w:spacing w:val="6"/>
    </w:rPr>
  </w:style>
  <w:style w:type="character" w:styleId="Forte">
    <w:name w:val="Strong"/>
    <w:basedOn w:val="Tipodeletrapredefinidodopargrafo"/>
    <w:uiPriority w:val="22"/>
    <w:qFormat/>
    <w:rsid w:val="00AE66F6"/>
    <w:rPr>
      <w:b/>
      <w:bCs/>
    </w:rPr>
  </w:style>
  <w:style w:type="character" w:styleId="nfase">
    <w:name w:val="Emphasis"/>
    <w:basedOn w:val="Tipodeletrapredefinidodopargrafo"/>
    <w:uiPriority w:val="20"/>
    <w:qFormat/>
    <w:rsid w:val="00AE66F6"/>
    <w:rPr>
      <w:i/>
      <w:iCs/>
    </w:rPr>
  </w:style>
  <w:style w:type="paragraph" w:styleId="SemEspaamento">
    <w:name w:val="No Spacing"/>
    <w:link w:val="SemEspaamentoCarter"/>
    <w:uiPriority w:val="1"/>
    <w:qFormat/>
    <w:rsid w:val="00AE66F6"/>
    <w:rPr>
      <w:rFonts w:eastAsiaTheme="minorEastAsia"/>
    </w:rPr>
  </w:style>
  <w:style w:type="character" w:customStyle="1" w:styleId="SemEspaamentoCarter">
    <w:name w:val="Sem Espaçamento Caráter"/>
    <w:basedOn w:val="Tipodeletrapredefinidodopargrafo"/>
    <w:link w:val="SemEspaamento"/>
    <w:uiPriority w:val="1"/>
    <w:rsid w:val="00AE66F6"/>
    <w:rPr>
      <w:rFonts w:asciiTheme="minorHAnsi" w:eastAsiaTheme="minorEastAsia" w:hAnsiTheme="minorHAnsi" w:cstheme="minorBidi"/>
    </w:rPr>
  </w:style>
  <w:style w:type="paragraph" w:styleId="Citao">
    <w:name w:val="Quote"/>
    <w:basedOn w:val="Normal"/>
    <w:next w:val="Normal"/>
    <w:link w:val="CitaoCarter"/>
    <w:uiPriority w:val="29"/>
    <w:qFormat/>
    <w:rsid w:val="00AE66F6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AE66F6"/>
    <w:rPr>
      <w:rFonts w:ascii="Arial Narrow" w:eastAsiaTheme="minorEastAsia" w:hAnsi="Arial Narrow" w:cstheme="minorBidi"/>
      <w:i/>
      <w:iCs/>
      <w:color w:val="404040" w:themeColor="text1" w:themeTint="BF"/>
      <w:sz w:val="22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AE66F6"/>
    <w:pPr>
      <w:pBdr>
        <w:left w:val="single" w:sz="18" w:space="12" w:color="5B9BD5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AE66F6"/>
    <w:rPr>
      <w:rFonts w:asciiTheme="majorHAnsi" w:eastAsiaTheme="majorEastAsia" w:hAnsiTheme="majorHAnsi" w:cstheme="majorBidi"/>
      <w:color w:val="5B9BD5" w:themeColor="accent1"/>
      <w:sz w:val="28"/>
      <w:szCs w:val="28"/>
    </w:rPr>
  </w:style>
  <w:style w:type="character" w:styleId="nfaseDiscreta">
    <w:name w:val="Subtle Emphasis"/>
    <w:basedOn w:val="Tipodeletrapredefinidodopargrafo"/>
    <w:uiPriority w:val="19"/>
    <w:qFormat/>
    <w:rsid w:val="00AE66F6"/>
    <w:rPr>
      <w:i/>
      <w:iCs/>
      <w:color w:val="404040" w:themeColor="text1" w:themeTint="BF"/>
    </w:rPr>
  </w:style>
  <w:style w:type="character" w:styleId="nfaseIntensa">
    <w:name w:val="Intense Emphasis"/>
    <w:basedOn w:val="Tipodeletrapredefinidodopargrafo"/>
    <w:uiPriority w:val="21"/>
    <w:qFormat/>
    <w:rsid w:val="00AE66F6"/>
    <w:rPr>
      <w:b/>
      <w:bCs/>
      <w:i/>
      <w:iCs/>
    </w:rPr>
  </w:style>
  <w:style w:type="character" w:styleId="RefernciaDiscreta">
    <w:name w:val="Subtle Reference"/>
    <w:basedOn w:val="Tipodeletrapredefinidodopargrafo"/>
    <w:uiPriority w:val="31"/>
    <w:qFormat/>
    <w:rsid w:val="00AE66F6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Tipodeletrapredefinidodopargrafo"/>
    <w:uiPriority w:val="32"/>
    <w:qFormat/>
    <w:rsid w:val="00AE66F6"/>
    <w:rPr>
      <w:b/>
      <w:bCs/>
      <w:smallCaps/>
      <w:spacing w:val="5"/>
      <w:u w:val="single"/>
    </w:rPr>
  </w:style>
  <w:style w:type="character" w:customStyle="1" w:styleId="CabealhoCarcter">
    <w:name w:val="Cabeçalho Carácter"/>
    <w:uiPriority w:val="99"/>
    <w:rsid w:val="00A4106B"/>
    <w:rPr>
      <w:sz w:val="22"/>
      <w:szCs w:val="22"/>
      <w:lang w:eastAsia="en-US"/>
    </w:rPr>
  </w:style>
  <w:style w:type="paragraph" w:styleId="ndice2">
    <w:name w:val="toc 2"/>
    <w:basedOn w:val="Normal"/>
    <w:next w:val="Normal"/>
    <w:autoRedefine/>
    <w:uiPriority w:val="39"/>
    <w:unhideWhenUsed/>
    <w:rsid w:val="00107319"/>
    <w:pPr>
      <w:tabs>
        <w:tab w:val="left" w:pos="426"/>
        <w:tab w:val="right" w:leader="dot" w:pos="9465"/>
      </w:tabs>
      <w:spacing w:before="120" w:after="0"/>
    </w:pPr>
    <w:rPr>
      <w:rFonts w:asciiTheme="minorHAnsi" w:hAnsiTheme="minorHAnsi" w:cstheme="minorHAnsi"/>
      <w:b/>
      <w:bCs/>
      <w:sz w:val="22"/>
      <w:szCs w:val="22"/>
    </w:rPr>
  </w:style>
  <w:style w:type="paragraph" w:styleId="ndice3">
    <w:name w:val="toc 3"/>
    <w:basedOn w:val="Normal"/>
    <w:next w:val="Normal"/>
    <w:autoRedefine/>
    <w:uiPriority w:val="39"/>
    <w:unhideWhenUsed/>
    <w:rsid w:val="00107319"/>
    <w:pPr>
      <w:tabs>
        <w:tab w:val="left" w:pos="1200"/>
        <w:tab w:val="right" w:leader="dot" w:pos="9465"/>
      </w:tabs>
      <w:spacing w:after="0"/>
    </w:pPr>
    <w:rPr>
      <w:rFonts w:asciiTheme="minorHAnsi" w:hAnsiTheme="minorHAnsi" w:cstheme="minorHAnsi"/>
    </w:rPr>
  </w:style>
  <w:style w:type="paragraph" w:styleId="ndicedeilustraes">
    <w:name w:val="table of figures"/>
    <w:basedOn w:val="Normal"/>
    <w:next w:val="Normal"/>
    <w:uiPriority w:val="99"/>
    <w:rsid w:val="00B450BB"/>
    <w:pPr>
      <w:spacing w:after="0" w:line="360" w:lineRule="auto"/>
      <w:ind w:left="440" w:hanging="440"/>
    </w:pPr>
    <w:rPr>
      <w:rFonts w:asciiTheme="minorHAnsi" w:eastAsia="Times New Roman" w:hAnsiTheme="minorHAnsi" w:cstheme="minorHAnsi"/>
      <w:smallCaps/>
      <w:lang w:eastAsia="pt-PT"/>
    </w:rPr>
  </w:style>
  <w:style w:type="paragraph" w:styleId="Textodecomentrio">
    <w:name w:val="annotation text"/>
    <w:basedOn w:val="Normal"/>
    <w:link w:val="TextodecomentrioCarter"/>
    <w:uiPriority w:val="99"/>
    <w:rsid w:val="00B450BB"/>
    <w:pPr>
      <w:spacing w:after="200" w:line="360" w:lineRule="auto"/>
    </w:pPr>
    <w:rPr>
      <w:rFonts w:ascii="Calibri" w:eastAsia="Calibri" w:hAnsi="Calibri" w:cs="Times New Roman"/>
    </w:rPr>
  </w:style>
  <w:style w:type="character" w:customStyle="1" w:styleId="TextodecomentrioCarter">
    <w:name w:val="Texto de comentário Caráter"/>
    <w:basedOn w:val="Tipodeletrapredefinidodopargrafo"/>
    <w:link w:val="Textodecomentrio"/>
    <w:uiPriority w:val="99"/>
    <w:rsid w:val="00B450BB"/>
    <w:rPr>
      <w:rFonts w:ascii="Calibri" w:eastAsia="Calibri" w:hAnsi="Calibri" w:cs="Times New Roman"/>
    </w:rPr>
  </w:style>
  <w:style w:type="character" w:customStyle="1" w:styleId="PargrafodaListaCarter">
    <w:name w:val="Parágrafo da Lista Caráter"/>
    <w:link w:val="PargrafodaLista"/>
    <w:uiPriority w:val="34"/>
    <w:locked/>
    <w:rsid w:val="00B450BB"/>
    <w:rPr>
      <w:rFonts w:ascii="Arial" w:hAnsi="Arial"/>
    </w:rPr>
  </w:style>
  <w:style w:type="paragraph" w:customStyle="1" w:styleId="Texto">
    <w:name w:val="Texto"/>
    <w:basedOn w:val="Normal"/>
    <w:rsid w:val="00B450BB"/>
    <w:pPr>
      <w:spacing w:line="360" w:lineRule="auto"/>
      <w:ind w:firstLine="567"/>
      <w:jc w:val="both"/>
    </w:pPr>
    <w:rPr>
      <w:rFonts w:ascii="Times New Roman" w:eastAsia="Times New Roman" w:hAnsi="Times New Roman" w:cs="Times New Roman"/>
      <w:sz w:val="24"/>
      <w:lang w:eastAsia="pt-PT"/>
    </w:rPr>
  </w:style>
  <w:style w:type="paragraph" w:customStyle="1" w:styleId="ebullet3">
    <w:name w:val="ebullet3"/>
    <w:basedOn w:val="Normal"/>
    <w:rsid w:val="00D44340"/>
    <w:pPr>
      <w:keepLines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120" w:line="260" w:lineRule="atLeast"/>
      <w:ind w:left="1418" w:hanging="284"/>
    </w:pPr>
    <w:rPr>
      <w:rFonts w:ascii="Times New Roman" w:eastAsia="Times New Roman" w:hAnsi="Times New Roman" w:cs="Times New Roman"/>
      <w:sz w:val="24"/>
      <w:lang w:val="en-GB" w:eastAsia="pt-PT"/>
    </w:rPr>
  </w:style>
  <w:style w:type="paragraph" w:customStyle="1" w:styleId="TableHDR">
    <w:name w:val="TableHDR"/>
    <w:basedOn w:val="Normal"/>
    <w:rsid w:val="00D44340"/>
    <w:pPr>
      <w:tabs>
        <w:tab w:val="left" w:pos="1134"/>
        <w:tab w:val="left" w:pos="1701"/>
        <w:tab w:val="left" w:pos="2268"/>
      </w:tabs>
      <w:spacing w:line="360" w:lineRule="auto"/>
      <w:jc w:val="center"/>
    </w:pPr>
    <w:rPr>
      <w:rFonts w:ascii="Times New Roman" w:eastAsia="Times New Roman" w:hAnsi="Times New Roman" w:cs="Times New Roman"/>
      <w:b/>
      <w:sz w:val="24"/>
      <w:lang w:val="en-GB" w:eastAsia="pt-PT"/>
    </w:rPr>
  </w:style>
  <w:style w:type="character" w:styleId="Hiperligaovisitada">
    <w:name w:val="FollowedHyperlink"/>
    <w:basedOn w:val="Tipodeletrapredefinidodopargrafo"/>
    <w:uiPriority w:val="99"/>
    <w:unhideWhenUsed/>
    <w:rsid w:val="005B2467"/>
    <w:rPr>
      <w:color w:val="954F72" w:themeColor="followedHyperlink"/>
      <w:u w:val="single"/>
    </w:rPr>
  </w:style>
  <w:style w:type="paragraph" w:styleId="ndice4">
    <w:name w:val="toc 4"/>
    <w:basedOn w:val="Normal"/>
    <w:next w:val="Normal"/>
    <w:autoRedefine/>
    <w:uiPriority w:val="39"/>
    <w:unhideWhenUsed/>
    <w:rsid w:val="00107319"/>
    <w:pPr>
      <w:spacing w:after="0"/>
      <w:ind w:left="600"/>
    </w:pPr>
    <w:rPr>
      <w:rFonts w:asciiTheme="minorHAnsi" w:hAnsiTheme="minorHAnsi" w:cstheme="minorHAnsi"/>
    </w:rPr>
  </w:style>
  <w:style w:type="paragraph" w:styleId="ndice5">
    <w:name w:val="toc 5"/>
    <w:basedOn w:val="Normal"/>
    <w:next w:val="Normal"/>
    <w:autoRedefine/>
    <w:uiPriority w:val="39"/>
    <w:unhideWhenUsed/>
    <w:rsid w:val="00107319"/>
    <w:pPr>
      <w:spacing w:after="0"/>
      <w:ind w:left="800"/>
    </w:pPr>
    <w:rPr>
      <w:rFonts w:asciiTheme="minorHAnsi" w:hAnsiTheme="minorHAnsi" w:cstheme="minorHAnsi"/>
    </w:rPr>
  </w:style>
  <w:style w:type="paragraph" w:styleId="ndice6">
    <w:name w:val="toc 6"/>
    <w:basedOn w:val="Normal"/>
    <w:next w:val="Normal"/>
    <w:autoRedefine/>
    <w:uiPriority w:val="39"/>
    <w:unhideWhenUsed/>
    <w:rsid w:val="00107319"/>
    <w:pPr>
      <w:spacing w:after="0"/>
      <w:ind w:left="1000"/>
    </w:pPr>
    <w:rPr>
      <w:rFonts w:asciiTheme="minorHAnsi" w:hAnsiTheme="minorHAnsi" w:cstheme="minorHAnsi"/>
    </w:rPr>
  </w:style>
  <w:style w:type="paragraph" w:styleId="ndice7">
    <w:name w:val="toc 7"/>
    <w:basedOn w:val="Normal"/>
    <w:next w:val="Normal"/>
    <w:autoRedefine/>
    <w:uiPriority w:val="39"/>
    <w:unhideWhenUsed/>
    <w:rsid w:val="00107319"/>
    <w:pPr>
      <w:spacing w:after="0"/>
      <w:ind w:left="1200"/>
    </w:pPr>
    <w:rPr>
      <w:rFonts w:asciiTheme="minorHAnsi" w:hAnsiTheme="minorHAnsi" w:cstheme="minorHAnsi"/>
    </w:rPr>
  </w:style>
  <w:style w:type="paragraph" w:styleId="ndice8">
    <w:name w:val="toc 8"/>
    <w:basedOn w:val="Normal"/>
    <w:next w:val="Normal"/>
    <w:autoRedefine/>
    <w:uiPriority w:val="39"/>
    <w:unhideWhenUsed/>
    <w:rsid w:val="00107319"/>
    <w:pPr>
      <w:spacing w:after="0"/>
      <w:ind w:left="1400"/>
    </w:pPr>
    <w:rPr>
      <w:rFonts w:asciiTheme="minorHAnsi" w:hAnsiTheme="minorHAnsi" w:cstheme="minorHAnsi"/>
    </w:rPr>
  </w:style>
  <w:style w:type="paragraph" w:styleId="ndice9">
    <w:name w:val="toc 9"/>
    <w:basedOn w:val="Normal"/>
    <w:next w:val="Normal"/>
    <w:autoRedefine/>
    <w:uiPriority w:val="39"/>
    <w:unhideWhenUsed/>
    <w:rsid w:val="00107319"/>
    <w:pPr>
      <w:spacing w:after="0"/>
      <w:ind w:left="1600"/>
    </w:pPr>
    <w:rPr>
      <w:rFonts w:asciiTheme="minorHAnsi" w:hAnsiTheme="minorHAnsi" w:cstheme="minorHAnsi"/>
    </w:rPr>
  </w:style>
  <w:style w:type="character" w:styleId="Refdecomentrio">
    <w:name w:val="annotation reference"/>
    <w:uiPriority w:val="99"/>
    <w:rsid w:val="00B624D0"/>
    <w:rPr>
      <w:rFonts w:cs="Times New Roman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unhideWhenUsed/>
    <w:rsid w:val="00B624D0"/>
    <w:pPr>
      <w:spacing w:after="0"/>
    </w:pPr>
    <w:rPr>
      <w:rFonts w:ascii="Arial" w:eastAsia="Times New Roman" w:hAnsi="Arial"/>
      <w:b/>
      <w:bCs/>
      <w:lang w:eastAsia="pt-PT"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B624D0"/>
    <w:rPr>
      <w:rFonts w:ascii="Arial" w:eastAsia="Times New Roman" w:hAnsi="Arial" w:cs="Times New Roman"/>
      <w:b/>
      <w:bCs/>
      <w:lang w:eastAsia="pt-PT"/>
    </w:rPr>
  </w:style>
  <w:style w:type="paragraph" w:customStyle="1" w:styleId="DGITACabecalhoDGITA">
    <w:name w:val="DGITACabecalhoDGITA"/>
    <w:basedOn w:val="Normal"/>
    <w:rsid w:val="00B624D0"/>
    <w:pPr>
      <w:spacing w:line="220" w:lineRule="exact"/>
    </w:pPr>
    <w:rPr>
      <w:rFonts w:eastAsia="Times New Roman" w:cs="Times New Roman"/>
      <w:sz w:val="18"/>
      <w:lang w:eastAsia="pt-PT"/>
    </w:rPr>
  </w:style>
  <w:style w:type="paragraph" w:styleId="NormalWeb">
    <w:name w:val="Normal (Web)"/>
    <w:basedOn w:val="Normal"/>
    <w:uiPriority w:val="99"/>
    <w:unhideWhenUsed/>
    <w:rsid w:val="00B6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o">
    <w:name w:val="Revision"/>
    <w:hidden/>
    <w:uiPriority w:val="99"/>
    <w:semiHidden/>
    <w:rsid w:val="00B624D0"/>
    <w:pPr>
      <w:spacing w:after="0" w:line="240" w:lineRule="auto"/>
    </w:pPr>
    <w:rPr>
      <w:rFonts w:ascii="Arial" w:eastAsia="Times New Roman" w:hAnsi="Arial" w:cs="Times New Roman"/>
      <w:sz w:val="22"/>
      <w:lang w:eastAsia="pt-PT"/>
    </w:rPr>
  </w:style>
  <w:style w:type="character" w:styleId="TextodoMarcadordePosio">
    <w:name w:val="Placeholder Text"/>
    <w:basedOn w:val="Tipodeletrapredefinidodopargrafo"/>
    <w:uiPriority w:val="99"/>
    <w:semiHidden/>
    <w:rsid w:val="00B624D0"/>
    <w:rPr>
      <w:color w:val="808080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B62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lang w:val="en-US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B624D0"/>
    <w:rPr>
      <w:rFonts w:ascii="Courier New" w:eastAsia="Times New Roman" w:hAnsi="Courier New" w:cs="Courier New"/>
      <w:lang w:val="en-US"/>
    </w:rPr>
  </w:style>
  <w:style w:type="paragraph" w:customStyle="1" w:styleId="msonormal0">
    <w:name w:val="msonormal"/>
    <w:basedOn w:val="Normal"/>
    <w:rsid w:val="00B6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diceremissivo1">
    <w:name w:val="index 1"/>
    <w:basedOn w:val="Normal"/>
    <w:next w:val="Normal"/>
    <w:autoRedefine/>
    <w:uiPriority w:val="99"/>
    <w:unhideWhenUsed/>
    <w:rsid w:val="00B624D0"/>
    <w:pPr>
      <w:spacing w:after="0" w:line="240" w:lineRule="auto"/>
      <w:ind w:left="200" w:hanging="20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2">
    <w:name w:val="index 2"/>
    <w:basedOn w:val="Normal"/>
    <w:next w:val="Normal"/>
    <w:autoRedefine/>
    <w:uiPriority w:val="99"/>
    <w:unhideWhenUsed/>
    <w:rsid w:val="00B624D0"/>
    <w:pPr>
      <w:spacing w:after="0" w:line="240" w:lineRule="auto"/>
      <w:ind w:left="4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3">
    <w:name w:val="index 3"/>
    <w:basedOn w:val="Normal"/>
    <w:next w:val="Normal"/>
    <w:autoRedefine/>
    <w:uiPriority w:val="99"/>
    <w:unhideWhenUsed/>
    <w:rsid w:val="00B624D0"/>
    <w:pPr>
      <w:spacing w:after="0" w:line="240" w:lineRule="auto"/>
      <w:ind w:left="7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4">
    <w:name w:val="index 4"/>
    <w:basedOn w:val="Normal"/>
    <w:next w:val="Normal"/>
    <w:autoRedefine/>
    <w:uiPriority w:val="99"/>
    <w:unhideWhenUsed/>
    <w:rsid w:val="00B624D0"/>
    <w:pPr>
      <w:spacing w:after="0" w:line="240" w:lineRule="auto"/>
      <w:ind w:left="9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5">
    <w:name w:val="index 5"/>
    <w:basedOn w:val="Normal"/>
    <w:next w:val="Normal"/>
    <w:autoRedefine/>
    <w:uiPriority w:val="99"/>
    <w:unhideWhenUsed/>
    <w:rsid w:val="00B624D0"/>
    <w:pPr>
      <w:spacing w:after="0" w:line="240" w:lineRule="auto"/>
      <w:ind w:left="120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6">
    <w:name w:val="index 6"/>
    <w:basedOn w:val="Normal"/>
    <w:next w:val="Normal"/>
    <w:autoRedefine/>
    <w:uiPriority w:val="99"/>
    <w:unhideWhenUsed/>
    <w:rsid w:val="00B624D0"/>
    <w:pPr>
      <w:spacing w:after="0" w:line="240" w:lineRule="auto"/>
      <w:ind w:left="14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7">
    <w:name w:val="index 7"/>
    <w:basedOn w:val="Normal"/>
    <w:next w:val="Normal"/>
    <w:autoRedefine/>
    <w:uiPriority w:val="99"/>
    <w:unhideWhenUsed/>
    <w:rsid w:val="00B624D0"/>
    <w:pPr>
      <w:spacing w:after="0" w:line="240" w:lineRule="auto"/>
      <w:ind w:left="168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8">
    <w:name w:val="index 8"/>
    <w:basedOn w:val="Normal"/>
    <w:next w:val="Normal"/>
    <w:autoRedefine/>
    <w:uiPriority w:val="99"/>
    <w:unhideWhenUsed/>
    <w:rsid w:val="00B624D0"/>
    <w:pPr>
      <w:spacing w:after="0" w:line="240" w:lineRule="auto"/>
      <w:ind w:left="192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ndiceremissivo9">
    <w:name w:val="index 9"/>
    <w:basedOn w:val="Normal"/>
    <w:next w:val="Normal"/>
    <w:autoRedefine/>
    <w:uiPriority w:val="99"/>
    <w:unhideWhenUsed/>
    <w:rsid w:val="00B624D0"/>
    <w:pPr>
      <w:spacing w:after="0" w:line="240" w:lineRule="auto"/>
      <w:ind w:left="216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Avanonormal">
    <w:name w:val="Normal Indent"/>
    <w:basedOn w:val="Normal"/>
    <w:uiPriority w:val="99"/>
    <w:unhideWhenUsed/>
    <w:rsid w:val="00B624D0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B624D0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B624D0"/>
    <w:rPr>
      <w:rFonts w:ascii="Times New Roman" w:eastAsia="Times New Roman" w:hAnsi="Times New Roman" w:cs="Times New Roman"/>
      <w:sz w:val="24"/>
      <w:lang w:val="en-US"/>
    </w:rPr>
  </w:style>
  <w:style w:type="paragraph" w:customStyle="1" w:styleId="ndiceremissivo11">
    <w:name w:val="Índice remissivo 11"/>
    <w:basedOn w:val="Normal"/>
    <w:rsid w:val="00B624D0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endiceremissivo">
    <w:name w:val="index heading"/>
    <w:basedOn w:val="Normal"/>
    <w:next w:val="ndiceremissivo11"/>
    <w:uiPriority w:val="99"/>
    <w:unhideWhenUsed/>
    <w:rsid w:val="00B624D0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Destinatrio">
    <w:name w:val="envelope address"/>
    <w:basedOn w:val="Normal"/>
    <w:uiPriority w:val="99"/>
    <w:unhideWhenUsed/>
    <w:rsid w:val="00B624D0"/>
    <w:pPr>
      <w:framePr w:w="7938" w:h="1984" w:hSpace="141" w:wrap="auto" w:hAnchor="page" w:xAlign="center" w:yAlign="bottom"/>
      <w:spacing w:after="0" w:line="240" w:lineRule="auto"/>
      <w:ind w:left="2835"/>
    </w:pPr>
    <w:rPr>
      <w:rFonts w:eastAsia="Times New Roman" w:cs="Times New Roman"/>
      <w:sz w:val="24"/>
      <w:lang w:val="en-US"/>
    </w:rPr>
  </w:style>
  <w:style w:type="paragraph" w:styleId="Remetente">
    <w:name w:val="envelope return"/>
    <w:basedOn w:val="Normal"/>
    <w:uiPriority w:val="99"/>
    <w:unhideWhenUsed/>
    <w:rsid w:val="00B624D0"/>
    <w:pPr>
      <w:spacing w:after="0" w:line="240" w:lineRule="auto"/>
    </w:pPr>
    <w:rPr>
      <w:rFonts w:eastAsia="Times New Roman" w:cs="Times New Roman"/>
      <w:lang w:val="en-US"/>
    </w:rPr>
  </w:style>
  <w:style w:type="paragraph" w:styleId="Textodenotadefim">
    <w:name w:val="endnote text"/>
    <w:basedOn w:val="Normal"/>
    <w:link w:val="TextodenotadefimCarter"/>
    <w:uiPriority w:val="99"/>
    <w:unhideWhenUsed/>
    <w:rsid w:val="00B624D0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rsid w:val="00B624D0"/>
    <w:rPr>
      <w:rFonts w:ascii="Times New Roman" w:eastAsia="Times New Roman" w:hAnsi="Times New Roman" w:cs="Times New Roman"/>
      <w:lang w:val="en-US"/>
    </w:rPr>
  </w:style>
  <w:style w:type="paragraph" w:styleId="ndicedeautoridades">
    <w:name w:val="table of authorities"/>
    <w:basedOn w:val="Normal"/>
    <w:next w:val="Normal"/>
    <w:uiPriority w:val="99"/>
    <w:unhideWhenUsed/>
    <w:rsid w:val="00B624D0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lang w:val="en-US"/>
    </w:rPr>
  </w:style>
  <w:style w:type="paragraph" w:styleId="Textodemacro">
    <w:name w:val="macro"/>
    <w:link w:val="TextodemacroCarter"/>
    <w:uiPriority w:val="99"/>
    <w:unhideWhenUsed/>
    <w:rsid w:val="00B624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demacroCarter">
    <w:name w:val="Texto de macro Caráter"/>
    <w:basedOn w:val="Tipodeletrapredefinidodopargrafo"/>
    <w:link w:val="Textodemacro"/>
    <w:uiPriority w:val="99"/>
    <w:rsid w:val="00B624D0"/>
    <w:rPr>
      <w:rFonts w:ascii="Courier New" w:eastAsia="Times New Roman" w:hAnsi="Courier New" w:cs="Times New Roman"/>
      <w:lang w:val="en-US"/>
    </w:rPr>
  </w:style>
  <w:style w:type="paragraph" w:styleId="Cabealhodendicedeautoridades">
    <w:name w:val="toa heading"/>
    <w:basedOn w:val="Normal"/>
    <w:next w:val="Normal"/>
    <w:uiPriority w:val="99"/>
    <w:unhideWhenUsed/>
    <w:rsid w:val="00B624D0"/>
    <w:pPr>
      <w:spacing w:before="120" w:after="0" w:line="240" w:lineRule="auto"/>
    </w:pPr>
    <w:rPr>
      <w:rFonts w:eastAsia="Times New Roman" w:cs="Times New Roman"/>
      <w:b/>
      <w:sz w:val="24"/>
      <w:lang w:val="en-US"/>
    </w:rPr>
  </w:style>
  <w:style w:type="paragraph" w:styleId="Lista">
    <w:name w:val="List"/>
    <w:basedOn w:val="Normal"/>
    <w:uiPriority w:val="99"/>
    <w:unhideWhenUsed/>
    <w:rsid w:val="00B624D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">
    <w:name w:val="List Bullet"/>
    <w:basedOn w:val="Normal"/>
    <w:autoRedefine/>
    <w:uiPriority w:val="99"/>
    <w:unhideWhenUsed/>
    <w:rsid w:val="00B624D0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">
    <w:name w:val="List Number"/>
    <w:basedOn w:val="Normal"/>
    <w:uiPriority w:val="99"/>
    <w:unhideWhenUsed/>
    <w:rsid w:val="00B624D0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2">
    <w:name w:val="List 2"/>
    <w:basedOn w:val="Normal"/>
    <w:uiPriority w:val="99"/>
    <w:unhideWhenUsed/>
    <w:rsid w:val="00B624D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3">
    <w:name w:val="List 3"/>
    <w:basedOn w:val="Normal"/>
    <w:uiPriority w:val="99"/>
    <w:unhideWhenUsed/>
    <w:rsid w:val="00B624D0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4">
    <w:name w:val="List 4"/>
    <w:basedOn w:val="Normal"/>
    <w:uiPriority w:val="99"/>
    <w:unhideWhenUsed/>
    <w:rsid w:val="00B624D0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5">
    <w:name w:val="List 5"/>
    <w:basedOn w:val="Normal"/>
    <w:uiPriority w:val="99"/>
    <w:unhideWhenUsed/>
    <w:rsid w:val="00B624D0"/>
    <w:pPr>
      <w:spacing w:after="0" w:line="240" w:lineRule="auto"/>
      <w:ind w:left="1415" w:hanging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2">
    <w:name w:val="List Bullet 2"/>
    <w:basedOn w:val="Normal"/>
    <w:autoRedefine/>
    <w:uiPriority w:val="99"/>
    <w:unhideWhenUsed/>
    <w:rsid w:val="00B624D0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3">
    <w:name w:val="List Bullet 3"/>
    <w:basedOn w:val="Normal"/>
    <w:autoRedefine/>
    <w:uiPriority w:val="99"/>
    <w:unhideWhenUsed/>
    <w:rsid w:val="00B624D0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4">
    <w:name w:val="List Bullet 4"/>
    <w:basedOn w:val="Normal"/>
    <w:autoRedefine/>
    <w:uiPriority w:val="99"/>
    <w:unhideWhenUsed/>
    <w:rsid w:val="00B624D0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commarcas5">
    <w:name w:val="List Bullet 5"/>
    <w:basedOn w:val="Normal"/>
    <w:autoRedefine/>
    <w:uiPriority w:val="99"/>
    <w:unhideWhenUsed/>
    <w:rsid w:val="00B624D0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2">
    <w:name w:val="List Number 2"/>
    <w:basedOn w:val="Normal"/>
    <w:uiPriority w:val="99"/>
    <w:unhideWhenUsed/>
    <w:rsid w:val="00B624D0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3">
    <w:name w:val="List Number 3"/>
    <w:basedOn w:val="Normal"/>
    <w:uiPriority w:val="99"/>
    <w:unhideWhenUsed/>
    <w:rsid w:val="00B624D0"/>
    <w:pPr>
      <w:spacing w:after="0" w:line="240" w:lineRule="auto"/>
      <w:ind w:left="720" w:hanging="360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4">
    <w:name w:val="List Number 4"/>
    <w:basedOn w:val="Normal"/>
    <w:uiPriority w:val="99"/>
    <w:unhideWhenUsed/>
    <w:rsid w:val="00B624D0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numerada5">
    <w:name w:val="List Number 5"/>
    <w:basedOn w:val="Normal"/>
    <w:uiPriority w:val="99"/>
    <w:unhideWhenUsed/>
    <w:rsid w:val="00B624D0"/>
    <w:pPr>
      <w:spacing w:after="0" w:line="240" w:lineRule="auto"/>
      <w:ind w:left="432" w:hanging="432"/>
    </w:pPr>
    <w:rPr>
      <w:rFonts w:ascii="Times New Roman" w:eastAsia="Times New Roman" w:hAnsi="Times New Roman" w:cs="Times New Roman"/>
      <w:sz w:val="24"/>
      <w:lang w:val="en-US"/>
    </w:rPr>
  </w:style>
  <w:style w:type="paragraph" w:styleId="Rematedecarta">
    <w:name w:val="Closing"/>
    <w:basedOn w:val="Normal"/>
    <w:link w:val="RematedecartaCarter"/>
    <w:uiPriority w:val="99"/>
    <w:unhideWhenUsed/>
    <w:rsid w:val="00B624D0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RematedecartaCarter">
    <w:name w:val="Remate de carta Caráter"/>
    <w:basedOn w:val="Tipodeletrapredefinidodopargrafo"/>
    <w:link w:val="Rematedecarta"/>
    <w:uiPriority w:val="99"/>
    <w:rsid w:val="00B624D0"/>
    <w:rPr>
      <w:rFonts w:ascii="Times New Roman" w:eastAsia="Times New Roman" w:hAnsi="Times New Roman" w:cs="Times New Roman"/>
      <w:sz w:val="24"/>
      <w:lang w:val="en-US"/>
    </w:rPr>
  </w:style>
  <w:style w:type="paragraph" w:styleId="Assinatura">
    <w:name w:val="Signature"/>
    <w:basedOn w:val="Normal"/>
    <w:link w:val="AssinaturaCarter"/>
    <w:uiPriority w:val="99"/>
    <w:unhideWhenUsed/>
    <w:rsid w:val="00B624D0"/>
    <w:pPr>
      <w:spacing w:after="0" w:line="240" w:lineRule="auto"/>
      <w:ind w:left="4252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ssinaturaCarter">
    <w:name w:val="Assinatura Caráter"/>
    <w:basedOn w:val="Tipodeletrapredefinidodopargrafo"/>
    <w:link w:val="Assinatura"/>
    <w:uiPriority w:val="99"/>
    <w:rsid w:val="00B624D0"/>
    <w:rPr>
      <w:rFonts w:ascii="Times New Roman" w:eastAsia="Times New Roman" w:hAnsi="Times New Roman" w:cs="Times New Roman"/>
      <w:sz w:val="24"/>
      <w:lang w:val="en-US"/>
    </w:rPr>
  </w:style>
  <w:style w:type="paragraph" w:styleId="Corpodetexto">
    <w:name w:val="Body Text"/>
    <w:basedOn w:val="Normal"/>
    <w:link w:val="CorpodetextoCarter"/>
    <w:uiPriority w:val="99"/>
    <w:unhideWhenUsed/>
    <w:rsid w:val="00B624D0"/>
    <w:pPr>
      <w:spacing w:after="0" w:line="240" w:lineRule="auto"/>
      <w:ind w:right="-856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B624D0"/>
    <w:rPr>
      <w:rFonts w:ascii="Times New Roman" w:eastAsia="Times New Roman" w:hAnsi="Times New Roman" w:cs="Times New Roman"/>
      <w:sz w:val="18"/>
      <w:lang w:val="en-US"/>
    </w:rPr>
  </w:style>
  <w:style w:type="paragraph" w:styleId="Avanodecorpodetexto">
    <w:name w:val="Body Text Indent"/>
    <w:basedOn w:val="Normal"/>
    <w:link w:val="AvanodecorpodetextoCarter"/>
    <w:uiPriority w:val="99"/>
    <w:unhideWhenUsed/>
    <w:rsid w:val="00B624D0"/>
    <w:pPr>
      <w:snapToGrid w:val="0"/>
      <w:spacing w:after="0" w:line="240" w:lineRule="auto"/>
      <w:ind w:left="284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uiPriority w:val="99"/>
    <w:rsid w:val="00B624D0"/>
    <w:rPr>
      <w:rFonts w:ascii="Times New Roman" w:eastAsia="Times New Roman" w:hAnsi="Times New Roman" w:cs="Times New Roman"/>
      <w:color w:val="000000"/>
      <w:sz w:val="24"/>
      <w:lang w:val="en-US"/>
    </w:rPr>
  </w:style>
  <w:style w:type="paragraph" w:styleId="Listadecont">
    <w:name w:val="List Continue"/>
    <w:basedOn w:val="Normal"/>
    <w:uiPriority w:val="99"/>
    <w:unhideWhenUsed/>
    <w:rsid w:val="00B624D0"/>
    <w:pPr>
      <w:spacing w:line="240" w:lineRule="auto"/>
      <w:ind w:left="283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2">
    <w:name w:val="List Continue 2"/>
    <w:basedOn w:val="Normal"/>
    <w:uiPriority w:val="99"/>
    <w:unhideWhenUsed/>
    <w:rsid w:val="00B624D0"/>
    <w:pPr>
      <w:spacing w:line="240" w:lineRule="auto"/>
      <w:ind w:left="566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3">
    <w:name w:val="List Continue 3"/>
    <w:basedOn w:val="Normal"/>
    <w:uiPriority w:val="99"/>
    <w:unhideWhenUsed/>
    <w:rsid w:val="00B624D0"/>
    <w:pPr>
      <w:spacing w:line="240" w:lineRule="auto"/>
      <w:ind w:left="849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4">
    <w:name w:val="List Continue 4"/>
    <w:basedOn w:val="Normal"/>
    <w:uiPriority w:val="99"/>
    <w:unhideWhenUsed/>
    <w:rsid w:val="00B624D0"/>
    <w:pPr>
      <w:spacing w:line="240" w:lineRule="auto"/>
      <w:ind w:left="1132"/>
    </w:pPr>
    <w:rPr>
      <w:rFonts w:ascii="Times New Roman" w:eastAsia="Times New Roman" w:hAnsi="Times New Roman" w:cs="Times New Roman"/>
      <w:sz w:val="24"/>
      <w:lang w:val="en-US"/>
    </w:rPr>
  </w:style>
  <w:style w:type="paragraph" w:styleId="Listadecont5">
    <w:name w:val="List Continue 5"/>
    <w:basedOn w:val="Normal"/>
    <w:uiPriority w:val="99"/>
    <w:unhideWhenUsed/>
    <w:rsid w:val="00B624D0"/>
    <w:pPr>
      <w:spacing w:line="240" w:lineRule="auto"/>
      <w:ind w:left="1415"/>
    </w:pPr>
    <w:rPr>
      <w:rFonts w:ascii="Times New Roman" w:eastAsia="Times New Roman" w:hAnsi="Times New Roman" w:cs="Times New Roman"/>
      <w:sz w:val="24"/>
      <w:lang w:val="en-US"/>
    </w:rPr>
  </w:style>
  <w:style w:type="paragraph" w:styleId="Cabealhodamensagem">
    <w:name w:val="Message Header"/>
    <w:basedOn w:val="Normal"/>
    <w:link w:val="CabealhodamensagemCarter"/>
    <w:uiPriority w:val="99"/>
    <w:unhideWhenUsed/>
    <w:rsid w:val="00B624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="Times New Roman" w:cs="Times New Roman"/>
      <w:sz w:val="24"/>
      <w:lang w:val="en-US"/>
    </w:rPr>
  </w:style>
  <w:style w:type="character" w:customStyle="1" w:styleId="CabealhodamensagemCarter">
    <w:name w:val="Cabeçalho da mensagem Caráter"/>
    <w:basedOn w:val="Tipodeletrapredefinidodopargrafo"/>
    <w:link w:val="Cabealhodamensagem"/>
    <w:uiPriority w:val="99"/>
    <w:rsid w:val="00B624D0"/>
    <w:rPr>
      <w:rFonts w:ascii="Arial" w:eastAsia="Times New Roman" w:hAnsi="Arial" w:cs="Times New Roman"/>
      <w:sz w:val="24"/>
      <w:shd w:val="pct20" w:color="auto" w:fill="auto"/>
      <w:lang w:val="en-US"/>
    </w:rPr>
  </w:style>
  <w:style w:type="paragraph" w:styleId="Inciodecarta">
    <w:name w:val="Salutation"/>
    <w:basedOn w:val="Normal"/>
    <w:next w:val="Normal"/>
    <w:link w:val="InciodecartaCarter"/>
    <w:uiPriority w:val="99"/>
    <w:unhideWhenUsed/>
    <w:rsid w:val="00B624D0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InciodecartaCarter">
    <w:name w:val="Início de carta Caráter"/>
    <w:basedOn w:val="Tipodeletrapredefinidodopargrafo"/>
    <w:link w:val="Inciodecarta"/>
    <w:uiPriority w:val="99"/>
    <w:rsid w:val="00B624D0"/>
    <w:rPr>
      <w:rFonts w:ascii="Times New Roman" w:eastAsia="Times New Roman" w:hAnsi="Times New Roman" w:cs="Times New Roman"/>
      <w:sz w:val="24"/>
      <w:lang w:val="en-US"/>
    </w:rPr>
  </w:style>
  <w:style w:type="paragraph" w:styleId="Data">
    <w:name w:val="Date"/>
    <w:basedOn w:val="Normal"/>
    <w:next w:val="Normal"/>
    <w:link w:val="DataCarter"/>
    <w:uiPriority w:val="99"/>
    <w:unhideWhenUsed/>
    <w:rsid w:val="00B624D0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DataCarter">
    <w:name w:val="Data Caráter"/>
    <w:basedOn w:val="Tipodeletrapredefinidodopargrafo"/>
    <w:link w:val="Data"/>
    <w:uiPriority w:val="99"/>
    <w:rsid w:val="00B624D0"/>
    <w:rPr>
      <w:rFonts w:ascii="Times New Roman" w:eastAsia="Times New Roman" w:hAnsi="Times New Roman" w:cs="Times New Roman"/>
      <w:sz w:val="24"/>
      <w:lang w:val="en-US"/>
    </w:rPr>
  </w:style>
  <w:style w:type="paragraph" w:styleId="Cabealhodanota">
    <w:name w:val="Note Heading"/>
    <w:basedOn w:val="Normal"/>
    <w:next w:val="Normal"/>
    <w:link w:val="CabealhodanotaCarter"/>
    <w:uiPriority w:val="99"/>
    <w:unhideWhenUsed/>
    <w:rsid w:val="00B624D0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abealhodanotaCarter">
    <w:name w:val="Cabeçalho da nota Caráter"/>
    <w:basedOn w:val="Tipodeletrapredefinidodopargrafo"/>
    <w:link w:val="Cabealhodanota"/>
    <w:uiPriority w:val="99"/>
    <w:rsid w:val="00B624D0"/>
    <w:rPr>
      <w:rFonts w:ascii="Times New Roman" w:eastAsia="Times New Roman" w:hAnsi="Times New Roman" w:cs="Times New Roman"/>
      <w:sz w:val="24"/>
      <w:lang w:val="en-US"/>
    </w:rPr>
  </w:style>
  <w:style w:type="paragraph" w:styleId="Corpodetexto2">
    <w:name w:val="Body Text 2"/>
    <w:basedOn w:val="Normal"/>
    <w:link w:val="Corpodetexto2Carter"/>
    <w:uiPriority w:val="99"/>
    <w:unhideWhenUsed/>
    <w:rsid w:val="00B624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Corpodetexto2Carter">
    <w:name w:val="Corpo de texto 2 Caráter"/>
    <w:basedOn w:val="Tipodeletrapredefinidodopargrafo"/>
    <w:link w:val="Corpodetexto2"/>
    <w:uiPriority w:val="99"/>
    <w:rsid w:val="00B624D0"/>
    <w:rPr>
      <w:rFonts w:ascii="Times New Roman" w:eastAsia="Times New Roman" w:hAnsi="Times New Roman" w:cs="Times New Roman"/>
      <w:sz w:val="24"/>
      <w:lang w:val="en-US"/>
    </w:rPr>
  </w:style>
  <w:style w:type="paragraph" w:styleId="Corpodetexto3">
    <w:name w:val="Body Text 3"/>
    <w:basedOn w:val="Normal"/>
    <w:link w:val="Corpodetexto3Carter"/>
    <w:uiPriority w:val="99"/>
    <w:unhideWhenUsed/>
    <w:rsid w:val="00B624D0"/>
    <w:pPr>
      <w:spacing w:after="0" w:line="240" w:lineRule="auto"/>
    </w:pPr>
    <w:rPr>
      <w:rFonts w:eastAsia="Times New Roman" w:cs="Times New Roman"/>
      <w:b/>
      <w:smallCaps/>
      <w:sz w:val="16"/>
      <w:lang w:val="en-US"/>
    </w:rPr>
  </w:style>
  <w:style w:type="character" w:customStyle="1" w:styleId="Corpodetexto3Carter">
    <w:name w:val="Corpo de texto 3 Caráter"/>
    <w:basedOn w:val="Tipodeletrapredefinidodopargrafo"/>
    <w:link w:val="Corpodetexto3"/>
    <w:uiPriority w:val="99"/>
    <w:rsid w:val="00B624D0"/>
    <w:rPr>
      <w:rFonts w:ascii="Arial" w:eastAsia="Times New Roman" w:hAnsi="Arial" w:cs="Times New Roman"/>
      <w:b/>
      <w:smallCaps/>
      <w:sz w:val="16"/>
      <w:lang w:val="en-US"/>
    </w:rPr>
  </w:style>
  <w:style w:type="paragraph" w:styleId="Avanodecorpodetexto2">
    <w:name w:val="Body Text Indent 2"/>
    <w:basedOn w:val="Normal"/>
    <w:link w:val="Avanodecorpodetexto2Carter"/>
    <w:uiPriority w:val="99"/>
    <w:unhideWhenUsed/>
    <w:rsid w:val="00B624D0"/>
    <w:pPr>
      <w:snapToGrid w:val="0"/>
      <w:spacing w:after="0" w:line="240" w:lineRule="auto"/>
      <w:ind w:left="284" w:firstLine="76"/>
      <w:jc w:val="both"/>
    </w:pPr>
    <w:rPr>
      <w:rFonts w:ascii="Times New Roman" w:eastAsia="Times New Roman" w:hAnsi="Times New Roman" w:cs="Times New Roman"/>
      <w:sz w:val="24"/>
      <w:lang w:val="en-US"/>
    </w:rPr>
  </w:style>
  <w:style w:type="character" w:customStyle="1" w:styleId="Avanodecorpodetexto2Carter">
    <w:name w:val="Avanço de corpo de texto 2 Caráter"/>
    <w:basedOn w:val="Tipodeletrapredefinidodopargrafo"/>
    <w:link w:val="Avanodecorpodetexto2"/>
    <w:uiPriority w:val="99"/>
    <w:rsid w:val="00B624D0"/>
    <w:rPr>
      <w:rFonts w:ascii="Times New Roman" w:eastAsia="Times New Roman" w:hAnsi="Times New Roman" w:cs="Times New Roman"/>
      <w:sz w:val="24"/>
      <w:lang w:val="en-US"/>
    </w:rPr>
  </w:style>
  <w:style w:type="paragraph" w:styleId="Avanodecorpodetexto3">
    <w:name w:val="Body Text Indent 3"/>
    <w:basedOn w:val="Normal"/>
    <w:link w:val="Avanodecorpodetexto3Carter"/>
    <w:uiPriority w:val="99"/>
    <w:unhideWhenUsed/>
    <w:rsid w:val="00B624D0"/>
    <w:pPr>
      <w:spacing w:before="60" w:after="60" w:line="240" w:lineRule="auto"/>
      <w:ind w:left="470" w:hanging="470"/>
    </w:pPr>
    <w:rPr>
      <w:rFonts w:ascii="Times New Roman" w:eastAsia="Times New Roman" w:hAnsi="Times New Roman" w:cs="Times New Roman"/>
      <w:sz w:val="18"/>
      <w:lang w:val="en-US"/>
    </w:rPr>
  </w:style>
  <w:style w:type="character" w:customStyle="1" w:styleId="Avanodecorpodetexto3Carter">
    <w:name w:val="Avanço de corpo de texto 3 Caráter"/>
    <w:basedOn w:val="Tipodeletrapredefinidodopargrafo"/>
    <w:link w:val="Avanodecorpodetexto3"/>
    <w:uiPriority w:val="99"/>
    <w:rsid w:val="00B624D0"/>
    <w:rPr>
      <w:rFonts w:ascii="Times New Roman" w:eastAsia="Times New Roman" w:hAnsi="Times New Roman" w:cs="Times New Roman"/>
      <w:sz w:val="18"/>
      <w:lang w:val="en-US"/>
    </w:rPr>
  </w:style>
  <w:style w:type="paragraph" w:styleId="Textodebloco">
    <w:name w:val="Block Text"/>
    <w:basedOn w:val="Normal"/>
    <w:uiPriority w:val="99"/>
    <w:unhideWhenUsed/>
    <w:rsid w:val="00B624D0"/>
    <w:pPr>
      <w:spacing w:line="240" w:lineRule="auto"/>
      <w:ind w:left="1440" w:right="1440"/>
    </w:pPr>
    <w:rPr>
      <w:rFonts w:ascii="Times New Roman" w:eastAsia="Times New Roman" w:hAnsi="Times New Roman" w:cs="Times New Roman"/>
      <w:sz w:val="24"/>
      <w:lang w:val="en-US"/>
    </w:rPr>
  </w:style>
  <w:style w:type="paragraph" w:styleId="Mapadodocumento">
    <w:name w:val="Document Map"/>
    <w:basedOn w:val="Normal"/>
    <w:link w:val="MapadodocumentoCarter"/>
    <w:uiPriority w:val="99"/>
    <w:unhideWhenUsed/>
    <w:rsid w:val="00B624D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lang w:val="en-US"/>
    </w:rPr>
  </w:style>
  <w:style w:type="character" w:customStyle="1" w:styleId="MapadodocumentoCarter">
    <w:name w:val="Mapa do documento Caráter"/>
    <w:basedOn w:val="Tipodeletrapredefinidodopargrafo"/>
    <w:link w:val="Mapadodocumento"/>
    <w:uiPriority w:val="99"/>
    <w:rsid w:val="00B624D0"/>
    <w:rPr>
      <w:rFonts w:ascii="Tahoma" w:eastAsia="Times New Roman" w:hAnsi="Tahoma" w:cs="Times New Roman"/>
      <w:sz w:val="24"/>
      <w:shd w:val="clear" w:color="auto" w:fill="000080"/>
      <w:lang w:val="en-US"/>
    </w:rPr>
  </w:style>
  <w:style w:type="paragraph" w:styleId="Textosimples">
    <w:name w:val="Plain Text"/>
    <w:basedOn w:val="Normal"/>
    <w:link w:val="TextosimplesCarter"/>
    <w:uiPriority w:val="99"/>
    <w:unhideWhenUsed/>
    <w:rsid w:val="00B624D0"/>
    <w:pPr>
      <w:spacing w:after="0" w:line="240" w:lineRule="auto"/>
    </w:pPr>
    <w:rPr>
      <w:rFonts w:ascii="Courier New" w:eastAsia="Times New Roman" w:hAnsi="Courier New" w:cs="Times New Roman"/>
      <w:lang w:val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rsid w:val="00B624D0"/>
    <w:rPr>
      <w:rFonts w:ascii="Courier New" w:eastAsia="Times New Roman" w:hAnsi="Courier New" w:cs="Times New Roman"/>
      <w:lang w:val="en-US"/>
    </w:rPr>
  </w:style>
  <w:style w:type="paragraph" w:customStyle="1" w:styleId="TEDI">
    <w:name w:val="TEDI"/>
    <w:rsid w:val="00B624D0"/>
    <w:pPr>
      <w:tabs>
        <w:tab w:val="left" w:pos="0"/>
        <w:tab w:val="left" w:pos="739"/>
        <w:tab w:val="left" w:pos="6758"/>
        <w:tab w:val="left" w:pos="7814"/>
        <w:tab w:val="left" w:pos="8131"/>
        <w:tab w:val="left" w:pos="8870"/>
        <w:tab w:val="left" w:pos="9360"/>
        <w:tab w:val="left" w:pos="9648"/>
        <w:tab w:val="left" w:pos="11520"/>
      </w:tabs>
      <w:suppressAutoHyphens/>
      <w:spacing w:before="60" w:after="60" w:line="240" w:lineRule="auto"/>
    </w:pPr>
    <w:rPr>
      <w:rFonts w:ascii="Times New Roman" w:eastAsia="Times New Roman" w:hAnsi="Times New Roman" w:cs="Times New Roman"/>
      <w:sz w:val="16"/>
      <w:lang w:val="en-US"/>
    </w:rPr>
  </w:style>
  <w:style w:type="paragraph" w:customStyle="1" w:styleId="Ttulo30">
    <w:name w:val="Título3"/>
    <w:rsid w:val="00B624D0"/>
    <w:pPr>
      <w:spacing w:after="0" w:line="200" w:lineRule="exact"/>
      <w:jc w:val="both"/>
    </w:pPr>
    <w:rPr>
      <w:rFonts w:ascii="Arial" w:eastAsia="Times New Roman" w:hAnsi="Arial" w:cs="Times New Roman"/>
      <w:lang w:val="en-US"/>
    </w:rPr>
  </w:style>
  <w:style w:type="paragraph" w:customStyle="1" w:styleId="Exemplo">
    <w:name w:val="Exemplo"/>
    <w:basedOn w:val="Normal"/>
    <w:autoRedefine/>
    <w:rsid w:val="00B624D0"/>
    <w:pPr>
      <w:spacing w:before="120" w:after="0" w:line="240" w:lineRule="auto"/>
      <w:ind w:left="284"/>
    </w:pPr>
    <w:rPr>
      <w:rFonts w:ascii="Times New Roman" w:eastAsia="Times New Roman" w:hAnsi="Times New Roman" w:cs="Times New Roman"/>
      <w:b/>
      <w:color w:val="808080"/>
      <w:sz w:val="24"/>
      <w:lang w:val="en-US"/>
    </w:rPr>
  </w:style>
  <w:style w:type="paragraph" w:customStyle="1" w:styleId="segtop3">
    <w:name w:val="seg_top3"/>
    <w:basedOn w:val="Normal"/>
    <w:next w:val="Normal"/>
    <w:rsid w:val="00B624D0"/>
    <w:pPr>
      <w:keepNext/>
      <w:pBdr>
        <w:top w:val="single" w:sz="6" w:space="1" w:color="auto"/>
        <w:bottom w:val="single" w:sz="6" w:space="1" w:color="auto"/>
      </w:pBdr>
      <w:tabs>
        <w:tab w:val="left" w:pos="567"/>
        <w:tab w:val="left" w:pos="4536"/>
        <w:tab w:val="left" w:pos="4678"/>
      </w:tabs>
      <w:spacing w:after="60" w:line="240" w:lineRule="auto"/>
      <w:ind w:left="4678" w:hanging="4678"/>
    </w:pPr>
    <w:rPr>
      <w:rFonts w:ascii="Times New Roman" w:eastAsia="Times New Roman" w:hAnsi="Times New Roman" w:cs="Times New Roman"/>
      <w:sz w:val="18"/>
      <w:lang w:val="nl-NL"/>
    </w:rPr>
  </w:style>
  <w:style w:type="paragraph" w:customStyle="1" w:styleId="Table8">
    <w:name w:val="Table8"/>
    <w:basedOn w:val="Normal"/>
    <w:rsid w:val="00B624D0"/>
    <w:pPr>
      <w:keepLines/>
      <w:tabs>
        <w:tab w:val="left" w:pos="567"/>
        <w:tab w:val="left" w:pos="1134"/>
        <w:tab w:val="left" w:pos="1701"/>
      </w:tabs>
      <w:spacing w:before="40" w:after="40" w:line="240" w:lineRule="auto"/>
    </w:pPr>
    <w:rPr>
      <w:rFonts w:eastAsia="Times New Roman" w:cs="Times New Roman"/>
      <w:sz w:val="16"/>
      <w:lang w:val="en-GB"/>
    </w:rPr>
  </w:style>
  <w:style w:type="paragraph" w:customStyle="1" w:styleId="Corpodetexto1">
    <w:name w:val="Corpo de texto1"/>
    <w:basedOn w:val="Normal"/>
    <w:rsid w:val="00B6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">
    <w:name w:val="Body Text First Indent"/>
    <w:basedOn w:val="Corpodetexto1"/>
    <w:link w:val="PrimeiroavanodecorpodetextoCarter"/>
    <w:uiPriority w:val="99"/>
    <w:unhideWhenUsed/>
    <w:rsid w:val="00B624D0"/>
    <w:pPr>
      <w:spacing w:before="0" w:beforeAutospacing="0" w:after="120" w:afterAutospacing="0"/>
      <w:ind w:firstLine="210"/>
    </w:pPr>
    <w:rPr>
      <w:szCs w:val="20"/>
    </w:rPr>
  </w:style>
  <w:style w:type="character" w:customStyle="1" w:styleId="PrimeiroavanodecorpodetextoCarter">
    <w:name w:val="Primeiro avanço de corpo de texto Caráter"/>
    <w:basedOn w:val="CorpodetextoCarter"/>
    <w:link w:val="Primeiroavanodecorpodetexto"/>
    <w:uiPriority w:val="99"/>
    <w:rsid w:val="00B624D0"/>
    <w:rPr>
      <w:rFonts w:ascii="Times New Roman" w:eastAsia="Times New Roman" w:hAnsi="Times New Roman" w:cs="Times New Roman"/>
      <w:sz w:val="24"/>
      <w:lang w:val="en-US"/>
    </w:rPr>
  </w:style>
  <w:style w:type="paragraph" w:customStyle="1" w:styleId="Ttulo11">
    <w:name w:val="Título 11"/>
    <w:basedOn w:val="Normal"/>
    <w:rsid w:val="00B624D0"/>
    <w:pPr>
      <w:numPr>
        <w:numId w:val="10"/>
      </w:numPr>
      <w:tabs>
        <w:tab w:val="clear" w:pos="420"/>
      </w:tabs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tulo21">
    <w:name w:val="Título 21"/>
    <w:basedOn w:val="Normal"/>
    <w:rsid w:val="00B6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egmap">
    <w:name w:val="seg_map"/>
    <w:basedOn w:val="Ttulo21"/>
    <w:rsid w:val="00B624D0"/>
    <w:pPr>
      <w:keepNext/>
      <w:tabs>
        <w:tab w:val="num" w:pos="0"/>
        <w:tab w:val="left" w:pos="90"/>
        <w:tab w:val="left" w:pos="360"/>
        <w:tab w:val="left" w:pos="567"/>
        <w:tab w:val="left" w:pos="3686"/>
        <w:tab w:val="left" w:pos="3969"/>
        <w:tab w:val="left" w:pos="4536"/>
        <w:tab w:val="left" w:pos="4678"/>
      </w:tabs>
      <w:spacing w:before="0" w:beforeAutospacing="0" w:after="0" w:afterAutospacing="0" w:line="158" w:lineRule="auto"/>
      <w:ind w:left="4678" w:hanging="4678"/>
    </w:pPr>
    <w:rPr>
      <w:i/>
      <w:sz w:val="16"/>
      <w:szCs w:val="20"/>
      <w:lang w:val="nl-NL"/>
    </w:rPr>
  </w:style>
  <w:style w:type="paragraph" w:customStyle="1" w:styleId="segdia">
    <w:name w:val="seg_dia"/>
    <w:basedOn w:val="Ttulo21"/>
    <w:rsid w:val="00B624D0"/>
    <w:pPr>
      <w:spacing w:before="0" w:beforeAutospacing="0" w:after="0" w:afterAutospacing="0"/>
      <w:ind w:right="-1701"/>
    </w:pPr>
    <w:rPr>
      <w:rFonts w:ascii="Courier New" w:hAnsi="Courier New"/>
      <w:sz w:val="14"/>
      <w:szCs w:val="20"/>
      <w:lang w:val="nl-NL"/>
    </w:rPr>
  </w:style>
  <w:style w:type="paragraph" w:customStyle="1" w:styleId="Ttulo41">
    <w:name w:val="Título 41"/>
    <w:basedOn w:val="Normal"/>
    <w:rsid w:val="00B6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vanodecorpodetexto1">
    <w:name w:val="Avanço de corpo de texto1"/>
    <w:basedOn w:val="Normal"/>
    <w:rsid w:val="00B6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rimeiroavanodecorpodetexto2">
    <w:name w:val="Body Text First Indent 2"/>
    <w:basedOn w:val="Avanodecorpodetexto1"/>
    <w:link w:val="Primeiroavanodecorpodetexto2Carter"/>
    <w:uiPriority w:val="99"/>
    <w:unhideWhenUsed/>
    <w:rsid w:val="00B624D0"/>
    <w:pPr>
      <w:spacing w:before="0" w:beforeAutospacing="0" w:after="120" w:afterAutospacing="0"/>
      <w:ind w:left="283" w:firstLine="210"/>
    </w:pPr>
    <w:rPr>
      <w:szCs w:val="20"/>
    </w:rPr>
  </w:style>
  <w:style w:type="character" w:customStyle="1" w:styleId="Primeiroavanodecorpodetexto2Carter">
    <w:name w:val="Primeiro avanço de corpo de texto 2 Caráter"/>
    <w:basedOn w:val="AvanodecorpodetextoCarter"/>
    <w:link w:val="Primeiroavanodecorpodetexto2"/>
    <w:uiPriority w:val="99"/>
    <w:rsid w:val="00B624D0"/>
    <w:rPr>
      <w:rFonts w:ascii="Times New Roman" w:eastAsia="Times New Roman" w:hAnsi="Times New Roman" w:cs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93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oter" Target="footer3.xml"/><Relationship Id="rId26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microsoft.com/office/2007/relationships/hdphoto" Target="media/hdphoto1.wdp"/><Relationship Id="rId17" Type="http://schemas.openxmlformats.org/officeDocument/2006/relationships/footer" Target="footer2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oter" Target="footer4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oter" Target="footer6.xm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5.xml"/><Relationship Id="rId27" Type="http://schemas.openxmlformats.org/officeDocument/2006/relationships/footer" Target="footer8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SiGD\Manual.do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975ddcd-11ce-41ff-a917-1326d02ef6bd">
      <Terms xmlns="http://schemas.microsoft.com/office/infopath/2007/PartnerControls"/>
    </lcf76f155ced4ddcb4097134ff3c332f>
    <TaxCatchAll xmlns="e9aa198f-3527-4b2d-be02-f86f9b70056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688FD2439FF1438E53234DB692D2CB" ma:contentTypeVersion="11" ma:contentTypeDescription="Create a new document." ma:contentTypeScope="" ma:versionID="f84063a474b68a05027e7a77de2f8f0c">
  <xsd:schema xmlns:xsd="http://www.w3.org/2001/XMLSchema" xmlns:xs="http://www.w3.org/2001/XMLSchema" xmlns:p="http://schemas.microsoft.com/office/2006/metadata/properties" xmlns:ns2="3975ddcd-11ce-41ff-a917-1326d02ef6bd" xmlns:ns3="e9aa198f-3527-4b2d-be02-f86f9b700563" targetNamespace="http://schemas.microsoft.com/office/2006/metadata/properties" ma:root="true" ma:fieldsID="37ae4dfd3d691653ff87ac55b6fb97e9" ns2:_="" ns3:_="">
    <xsd:import namespace="3975ddcd-11ce-41ff-a917-1326d02ef6bd"/>
    <xsd:import namespace="e9aa198f-3527-4b2d-be02-f86f9b700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75ddcd-11ce-41ff-a917-1326d02ef6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59967681-caf4-44cd-948e-90f5714396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aa198f-3527-4b2d-be02-f86f9b70056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15ea242-56b8-44be-88e6-93cda3e66b66}" ma:internalName="TaxCatchAll" ma:showField="CatchAllData" ma:web="d3a5d0b0-4a9c-447b-9030-2cb6c29183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38DB68-6DB7-4404-868A-2AC886B5D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EE52AF-00A6-4EBD-B693-1D880FC24D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B1A02C5-FF58-4395-AC2E-22E5E4D2C317}">
  <ds:schemaRefs>
    <ds:schemaRef ds:uri="http://schemas.microsoft.com/office/2006/metadata/properties"/>
    <ds:schemaRef ds:uri="http://schemas.microsoft.com/office/infopath/2007/PartnerControls"/>
    <ds:schemaRef ds:uri="3975ddcd-11ce-41ff-a917-1326d02ef6bd"/>
    <ds:schemaRef ds:uri="e9aa198f-3527-4b2d-be02-f86f9b700563"/>
  </ds:schemaRefs>
</ds:datastoreItem>
</file>

<file path=customXml/itemProps4.xml><?xml version="1.0" encoding="utf-8"?>
<ds:datastoreItem xmlns:ds="http://schemas.openxmlformats.org/officeDocument/2006/customXml" ds:itemID="{7F0DE800-2082-4792-ACD1-89D8C960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975ddcd-11ce-41ff-a917-1326d02ef6bd"/>
    <ds:schemaRef ds:uri="e9aa198f-3527-4b2d-be02-f86f9b700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</Template>
  <TotalTime>100</TotalTime>
  <Pages>33</Pages>
  <Words>5967</Words>
  <Characters>28943</Characters>
  <Application>Microsoft Office Word</Application>
  <DocSecurity>0</DocSecurity>
  <Lines>3617</Lines>
  <Paragraphs>3173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</vt:lpstr>
      <vt:lpstr>Manual</vt:lpstr>
    </vt:vector>
  </TitlesOfParts>
  <Company>AT</Company>
  <LinksUpToDate>false</LinksUpToDate>
  <CharactersWithSpaces>31737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</dc:title>
  <dc:subject/>
  <dc:creator>AT - Autoridade Tributária e Aduaneira</dc:creator>
  <cp:keywords/>
  <cp:lastModifiedBy>Paulo Rato</cp:lastModifiedBy>
  <cp:revision>147</cp:revision>
  <cp:lastPrinted>2018-04-12T00:26:00Z</cp:lastPrinted>
  <dcterms:created xsi:type="dcterms:W3CDTF">2023-02-02T01:29:00Z</dcterms:created>
  <dcterms:modified xsi:type="dcterms:W3CDTF">2026-06-24T11:16:00Z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eroModelo">
    <vt:lpwstr>12.3</vt:lpwstr>
  </property>
  <property fmtid="{D5CDD505-2E9C-101B-9397-08002B2CF9AE}" pid="3" name="MF">
    <vt:lpwstr>Ministério das Finanças e da Administração Pública</vt:lpwstr>
  </property>
  <property fmtid="{D5CDD505-2E9C-101B-9397-08002B2CF9AE}" pid="4" name="DGCI">
    <vt:lpwstr>DIRECÇÃO-GERAL DOS IMPOSTOS - DGCI</vt:lpwstr>
  </property>
  <property fmtid="{D5CDD505-2E9C-101B-9397-08002B2CF9AE}" pid="5" name="SiteDE">
    <vt:lpwstr>www.e-financas.gov.pt</vt:lpwstr>
  </property>
  <property fmtid="{D5CDD505-2E9C-101B-9397-08002B2CF9AE}" pid="6" name="CAT">
    <vt:lpwstr>217 206 707</vt:lpwstr>
  </property>
  <property fmtid="{D5CDD505-2E9C-101B-9397-08002B2CF9AE}" pid="7" name="Class">
    <vt:lpwstr>100.10.600</vt:lpwstr>
  </property>
  <property fmtid="{D5CDD505-2E9C-101B-9397-08002B2CF9AE}" pid="8" name="Seg">
    <vt:lpwstr>Pública</vt:lpwstr>
  </property>
  <property fmtid="{D5CDD505-2E9C-101B-9397-08002B2CF9AE}" pid="9" name="DS">
    <vt:lpwstr>SUB-DG (ÁREA SISTEMAS DE INFORMAÇAO)</vt:lpwstr>
  </property>
  <property fmtid="{D5CDD505-2E9C-101B-9397-08002B2CF9AE}" pid="10" name="Div">
    <vt:lpwstr>EPM N1 SISTEMAS ADUANEIROS</vt:lpwstr>
  </property>
  <property fmtid="{D5CDD505-2E9C-101B-9397-08002B2CF9AE}" pid="11" name="Copias">
    <vt:lpwstr>False</vt:lpwstr>
  </property>
  <property fmtid="{D5CDD505-2E9C-101B-9397-08002B2CF9AE}" pid="12" name="Versao">
    <vt:lpwstr>1.5</vt:lpwstr>
  </property>
  <property fmtid="{D5CDD505-2E9C-101B-9397-08002B2CF9AE}" pid="13" name="data">
    <vt:lpwstr>25-06-2026</vt:lpwstr>
  </property>
  <property fmtid="{D5CDD505-2E9C-101B-9397-08002B2CF9AE}" pid="14" name="NomeManual">
    <vt:lpwstr>Guia XML - Mensagem CC413A v1.5</vt:lpwstr>
  </property>
  <property fmtid="{D5CDD505-2E9C-101B-9397-08002B2CF9AE}" pid="15" name="data_Ano">
    <vt:lpwstr>9999</vt:lpwstr>
  </property>
  <property fmtid="{D5CDD505-2E9C-101B-9397-08002B2CF9AE}" pid="16" name="data_Mes">
    <vt:lpwstr>01</vt:lpwstr>
  </property>
  <property fmtid="{D5CDD505-2E9C-101B-9397-08002B2CF9AE}" pid="17" name="data_Mes_Extenso">
    <vt:lpwstr>Janeiro</vt:lpwstr>
  </property>
  <property fmtid="{D5CDD505-2E9C-101B-9397-08002B2CF9AE}" pid="18" name="data_Dia">
    <vt:lpwstr>01</vt:lpwstr>
  </property>
  <property fmtid="{D5CDD505-2E9C-101B-9397-08002B2CF9AE}" pid="19" name="siglaNucleo">
    <vt:lpwstr>ASA</vt:lpwstr>
  </property>
  <property fmtid="{D5CDD505-2E9C-101B-9397-08002B2CF9AE}" pid="20" name="Morada">
    <vt:lpwstr>Av. Eng. Duarte Pacheco, 28, 10.º</vt:lpwstr>
  </property>
  <property fmtid="{D5CDD505-2E9C-101B-9397-08002B2CF9AE}" pid="21" name="CodigoPostal">
    <vt:lpwstr>1099-013 LISBOA</vt:lpwstr>
  </property>
  <property fmtid="{D5CDD505-2E9C-101B-9397-08002B2CF9AE}" pid="22" name="Tel">
    <vt:lpwstr>213834861</vt:lpwstr>
  </property>
  <property fmtid="{D5CDD505-2E9C-101B-9397-08002B2CF9AE}" pid="23" name="Fax">
    <vt:lpwstr>0</vt:lpwstr>
  </property>
  <property fmtid="{D5CDD505-2E9C-101B-9397-08002B2CF9AE}" pid="24" name="Email">
    <vt:lpwstr>asa@at.gov.pt</vt:lpwstr>
  </property>
  <property fmtid="{D5CDD505-2E9C-101B-9397-08002B2CF9AE}" pid="25" name="codPai">
    <vt:lpwstr>6112</vt:lpwstr>
  </property>
  <property fmtid="{D5CDD505-2E9C-101B-9397-08002B2CF9AE}" pid="26" name="codServico">
    <vt:lpwstr>6820</vt:lpwstr>
  </property>
  <property fmtid="{D5CDD505-2E9C-101B-9397-08002B2CF9AE}" pid="27" name="ContentTypeId">
    <vt:lpwstr>0x010100A0688FD2439FF1438E53234DB692D2CB</vt:lpwstr>
  </property>
  <property fmtid="{D5CDD505-2E9C-101B-9397-08002B2CF9AE}" pid="28" name="MSIP_Label_e463cba9-5f6c-478d-9329-7b2295e4e8ed_Enabled">
    <vt:lpwstr>true</vt:lpwstr>
  </property>
  <property fmtid="{D5CDD505-2E9C-101B-9397-08002B2CF9AE}" pid="29" name="MSIP_Label_e463cba9-5f6c-478d-9329-7b2295e4e8ed_SetDate">
    <vt:lpwstr>2023-01-31T16:34:21Z</vt:lpwstr>
  </property>
  <property fmtid="{D5CDD505-2E9C-101B-9397-08002B2CF9AE}" pid="30" name="MSIP_Label_e463cba9-5f6c-478d-9329-7b2295e4e8ed_Method">
    <vt:lpwstr>Standard</vt:lpwstr>
  </property>
  <property fmtid="{D5CDD505-2E9C-101B-9397-08002B2CF9AE}" pid="31" name="MSIP_Label_e463cba9-5f6c-478d-9329-7b2295e4e8ed_Name">
    <vt:lpwstr>All Employees_2</vt:lpwstr>
  </property>
  <property fmtid="{D5CDD505-2E9C-101B-9397-08002B2CF9AE}" pid="32" name="MSIP_Label_e463cba9-5f6c-478d-9329-7b2295e4e8ed_SiteId">
    <vt:lpwstr>33440fc6-b7c7-412c-bb73-0e70b0198d5a</vt:lpwstr>
  </property>
  <property fmtid="{D5CDD505-2E9C-101B-9397-08002B2CF9AE}" pid="33" name="MSIP_Label_e463cba9-5f6c-478d-9329-7b2295e4e8ed_ActionId">
    <vt:lpwstr>c2c10363-e643-4288-88b6-d14dffa2fb1d</vt:lpwstr>
  </property>
  <property fmtid="{D5CDD505-2E9C-101B-9397-08002B2CF9AE}" pid="34" name="MSIP_Label_e463cba9-5f6c-478d-9329-7b2295e4e8ed_ContentBits">
    <vt:lpwstr>0</vt:lpwstr>
  </property>
  <property fmtid="{D5CDD505-2E9C-101B-9397-08002B2CF9AE}" pid="35" name="MediaServiceImageTags">
    <vt:lpwstr/>
  </property>
  <property fmtid="{D5CDD505-2E9C-101B-9397-08002B2CF9AE}" pid="36" name="MSIP_Label_ecb69475-382c-4c7a-b21d-8ca64eeef1bd_Enabled">
    <vt:lpwstr>true</vt:lpwstr>
  </property>
  <property fmtid="{D5CDD505-2E9C-101B-9397-08002B2CF9AE}" pid="37" name="MSIP_Label_ecb69475-382c-4c7a-b21d-8ca64eeef1bd_SetDate">
    <vt:lpwstr>2024-03-27T17:21:08Z</vt:lpwstr>
  </property>
  <property fmtid="{D5CDD505-2E9C-101B-9397-08002B2CF9AE}" pid="38" name="MSIP_Label_ecb69475-382c-4c7a-b21d-8ca64eeef1bd_Method">
    <vt:lpwstr>Standard</vt:lpwstr>
  </property>
  <property fmtid="{D5CDD505-2E9C-101B-9397-08002B2CF9AE}" pid="39" name="MSIP_Label_ecb69475-382c-4c7a-b21d-8ca64eeef1bd_Name">
    <vt:lpwstr>Eviden For Internal Use - All Employees</vt:lpwstr>
  </property>
  <property fmtid="{D5CDD505-2E9C-101B-9397-08002B2CF9AE}" pid="40" name="MSIP_Label_ecb69475-382c-4c7a-b21d-8ca64eeef1bd_SiteId">
    <vt:lpwstr>7d1c7785-2d8a-437d-b842-1ed5d8fbe00a</vt:lpwstr>
  </property>
  <property fmtid="{D5CDD505-2E9C-101B-9397-08002B2CF9AE}" pid="41" name="MSIP_Label_ecb69475-382c-4c7a-b21d-8ca64eeef1bd_ActionId">
    <vt:lpwstr>606d2858-b118-4bba-97e0-56d833e934a2</vt:lpwstr>
  </property>
  <property fmtid="{D5CDD505-2E9C-101B-9397-08002B2CF9AE}" pid="42" name="MSIP_Label_ecb69475-382c-4c7a-b21d-8ca64eeef1bd_ContentBits">
    <vt:lpwstr>0</vt:lpwstr>
  </property>
</Properties>
</file>